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2D7C2" w14:textId="77777777" w:rsidR="002602B4" w:rsidRDefault="008D226F" w:rsidP="00514820">
      <w:pPr>
        <w:pStyle w:val="Titelzeile"/>
        <w:spacing w:before="0"/>
        <w:rPr>
          <w:spacing w:val="-10"/>
          <w:kern w:val="28"/>
          <w:sz w:val="21"/>
          <w:szCs w:val="56"/>
        </w:rPr>
      </w:pPr>
      <w:r>
        <w:rPr>
          <w:rFonts w:eastAsiaTheme="minorHAnsi" w:cs="ArialMT"/>
          <w:noProof w:val="0"/>
          <w:szCs w:val="19"/>
          <w:lang w:eastAsia="en-US"/>
        </w:rPr>
        <w:t>Leistungsbeschreibung</w:t>
      </w:r>
    </w:p>
    <w:p w14:paraId="1A481CA5" w14:textId="53C332F3" w:rsidR="00D07C00" w:rsidRDefault="00A25366" w:rsidP="0EA729D5">
      <w:pPr>
        <w:pStyle w:val="Untertitelzeile"/>
        <w:rPr>
          <w:rFonts w:eastAsiaTheme="minorEastAsia"/>
          <w:noProof w:val="0"/>
          <w:lang w:val="de-DE" w:eastAsia="en-US"/>
        </w:rPr>
      </w:pPr>
      <w:r>
        <w:rPr>
          <w:rFonts w:eastAsiaTheme="minorEastAsia"/>
          <w:noProof w:val="0"/>
          <w:lang w:val="de-DE" w:eastAsia="en-US"/>
        </w:rPr>
        <w:t>LAUT UND KLAR Festival</w:t>
      </w:r>
    </w:p>
    <w:p w14:paraId="799C01EB" w14:textId="328D4E44" w:rsidR="004A41A4" w:rsidRPr="00B0430B" w:rsidRDefault="003C2278" w:rsidP="0EA729D5">
      <w:pPr>
        <w:pStyle w:val="Untertitelzeile"/>
        <w:rPr>
          <w:rFonts w:eastAsiaTheme="minorEastAsia"/>
          <w:noProof w:val="0"/>
          <w:lang w:val="de-DE" w:eastAsia="en-US"/>
        </w:rPr>
      </w:pPr>
      <w:r>
        <w:rPr>
          <w:rFonts w:eastAsiaTheme="minorEastAsia"/>
          <w:noProof w:val="0"/>
          <w:lang w:val="de-DE" w:eastAsia="en-US"/>
        </w:rPr>
        <w:t xml:space="preserve">Los </w:t>
      </w:r>
      <w:r w:rsidR="00C42C93">
        <w:rPr>
          <w:rFonts w:eastAsiaTheme="minorEastAsia"/>
          <w:noProof w:val="0"/>
          <w:lang w:val="de-DE" w:eastAsia="en-US"/>
        </w:rPr>
        <w:t>3</w:t>
      </w:r>
      <w:r>
        <w:rPr>
          <w:rFonts w:eastAsiaTheme="minorEastAsia"/>
          <w:noProof w:val="0"/>
          <w:lang w:val="de-DE" w:eastAsia="en-US"/>
        </w:rPr>
        <w:t xml:space="preserve">: </w:t>
      </w:r>
      <w:r w:rsidR="00C42C93">
        <w:rPr>
          <w:rFonts w:eastAsiaTheme="minorEastAsia"/>
          <w:noProof w:val="0"/>
          <w:lang w:val="de-DE" w:eastAsia="en-US"/>
        </w:rPr>
        <w:t xml:space="preserve">Videografische Begleitung und </w:t>
      </w:r>
      <w:r w:rsidR="0030651A">
        <w:rPr>
          <w:rFonts w:eastAsiaTheme="minorEastAsia"/>
          <w:noProof w:val="0"/>
          <w:lang w:val="de-DE" w:eastAsia="en-US"/>
        </w:rPr>
        <w:t xml:space="preserve">Erstellung </w:t>
      </w:r>
      <w:proofErr w:type="spellStart"/>
      <w:r w:rsidR="00C42C93">
        <w:rPr>
          <w:rFonts w:eastAsiaTheme="minorEastAsia"/>
          <w:noProof w:val="0"/>
          <w:lang w:val="de-DE" w:eastAsia="en-US"/>
        </w:rPr>
        <w:t>Aftermovie</w:t>
      </w:r>
      <w:proofErr w:type="spellEnd"/>
    </w:p>
    <w:p w14:paraId="71028968" w14:textId="77777777" w:rsidR="00DD62F8" w:rsidRDefault="00DD62F8" w:rsidP="000E2897">
      <w:pPr>
        <w:tabs>
          <w:tab w:val="left" w:pos="3308"/>
        </w:tabs>
        <w:rPr>
          <w:rFonts w:ascii="Arial Narrow" w:hAnsi="Arial Narrow"/>
          <w:b/>
          <w:sz w:val="22"/>
          <w:szCs w:val="20"/>
          <w:u w:val="single"/>
        </w:rPr>
      </w:pPr>
    </w:p>
    <w:p w14:paraId="599AFFE9" w14:textId="77777777" w:rsidR="00CA39BB" w:rsidRDefault="00CA39BB" w:rsidP="00CA39BB">
      <w:pPr>
        <w:pStyle w:val="berschrift1"/>
        <w:numPr>
          <w:ilvl w:val="0"/>
          <w:numId w:val="0"/>
        </w:numPr>
        <w:ind w:left="357" w:hanging="357"/>
      </w:pPr>
      <w:r>
        <w:t>Allgemeine angaben</w:t>
      </w:r>
    </w:p>
    <w:p w14:paraId="2A587008" w14:textId="75EF75C1" w:rsidR="00C20599" w:rsidRPr="00693084" w:rsidRDefault="00CA39BB" w:rsidP="001B431D">
      <w:r w:rsidRPr="001B431D">
        <w:rPr>
          <w:rFonts w:cstheme="majorBidi"/>
          <w:b/>
          <w:bCs/>
          <w:color w:val="00737D" w:themeColor="accent5"/>
          <w:spacing w:val="4"/>
          <w:kern w:val="28"/>
          <w:sz w:val="21"/>
          <w:szCs w:val="56"/>
        </w:rPr>
        <w:t>Bezeichnung der Leistung</w:t>
      </w:r>
      <w:r w:rsidR="001B431D">
        <w:br/>
      </w:r>
    </w:p>
    <w:p w14:paraId="0E777E21" w14:textId="77777777" w:rsidR="006E7698" w:rsidRPr="006E7698" w:rsidRDefault="006E7698" w:rsidP="006E7698">
      <w:pPr>
        <w:tabs>
          <w:tab w:val="left" w:pos="3308"/>
        </w:tabs>
        <w:jc w:val="both"/>
      </w:pPr>
      <w:r w:rsidRPr="006E7698">
        <w:t>LAUT UND KLAR – Das Festival für Demokratie und Zusammenhalt ist das Tagesfestival der Landesanstalt für Medien NRW für alle, die Medien aktiv gestalten und gesellschaftliche Verantwortung übernehmen.</w:t>
      </w:r>
    </w:p>
    <w:p w14:paraId="7B1945FD" w14:textId="6B5595F0" w:rsidR="006E7698" w:rsidRPr="006E7698" w:rsidRDefault="006E7698" w:rsidP="006E7698">
      <w:pPr>
        <w:tabs>
          <w:tab w:val="left" w:pos="3308"/>
        </w:tabs>
        <w:jc w:val="both"/>
      </w:pPr>
      <w:r w:rsidRPr="006E7698">
        <w:t xml:space="preserve">Das Festival bringt Medienschaffende, </w:t>
      </w:r>
      <w:proofErr w:type="spellStart"/>
      <w:r w:rsidRPr="006E7698">
        <w:t>Creatorinnen</w:t>
      </w:r>
      <w:proofErr w:type="spellEnd"/>
      <w:r w:rsidRPr="006E7698">
        <w:t>, Innovationstreibende sowie Initiatorinnen engagierter Projekte aus Nordrhein-Westfalen zusammen, um sich auszutauschen, voneinander zu lernen und gemeinsam Ansätze zu entwickeln, wie Medien den demokratischen Zusammenhalt stärken können. Die Veranstaltung bietet einen Tag voller Impulse, Perspektiven und Begegnungen.</w:t>
      </w:r>
    </w:p>
    <w:p w14:paraId="139F0262" w14:textId="77777777" w:rsidR="006E7698" w:rsidRPr="006E7698" w:rsidRDefault="006E7698" w:rsidP="006E7698">
      <w:pPr>
        <w:tabs>
          <w:tab w:val="left" w:pos="3308"/>
        </w:tabs>
        <w:jc w:val="both"/>
      </w:pPr>
      <w:r w:rsidRPr="006E7698">
        <w:t xml:space="preserve">Für die professionelle Umsetzung der Veranstaltung am Donnerstag, 02. Juli 2026 wird die Unterstützung durch eine geeignete Person oder ein Unternehmen für die videografische Begleitung sowie die Erstellung eines </w:t>
      </w:r>
      <w:proofErr w:type="spellStart"/>
      <w:r w:rsidRPr="006E7698">
        <w:t>Aftermovies</w:t>
      </w:r>
      <w:proofErr w:type="spellEnd"/>
      <w:r w:rsidRPr="006E7698">
        <w:t xml:space="preserve"> in Kurz- und Langform benötigt.</w:t>
      </w:r>
    </w:p>
    <w:p w14:paraId="562B2CA9" w14:textId="77777777" w:rsidR="006E7698" w:rsidRPr="006E7698" w:rsidRDefault="006E7698" w:rsidP="006E7698">
      <w:pPr>
        <w:tabs>
          <w:tab w:val="left" w:pos="3308"/>
        </w:tabs>
        <w:jc w:val="both"/>
      </w:pPr>
      <w:r w:rsidRPr="006E7698">
        <w:t>Die Veranstaltung beginnt um 11:00 Uhr, der Programmstart erfolgt um 11:30 Uhr. Das Veranstaltungsende ist für ca. 20:00 Uhr vorgesehen.</w:t>
      </w:r>
    </w:p>
    <w:p w14:paraId="515D3F09" w14:textId="77777777" w:rsidR="006E7698" w:rsidRDefault="006E7698" w:rsidP="006E7698">
      <w:pPr>
        <w:tabs>
          <w:tab w:val="left" w:pos="3308"/>
        </w:tabs>
        <w:jc w:val="both"/>
      </w:pPr>
      <w:r w:rsidRPr="006E7698">
        <w:t>Die videografische Begleitung umfasst den gesamten Veranstaltungszeitraum. Ziel ist es, Eindrücke, Atmosphäre und zentrale Momente einzufangen sowie Gespräche mit Teilnehmenden zu führen und kurze Interviews aufzuzeichnen.</w:t>
      </w:r>
    </w:p>
    <w:p w14:paraId="6AB0066B" w14:textId="7827332E" w:rsidR="006A78A6" w:rsidRPr="006E7698" w:rsidRDefault="006A78A6" w:rsidP="006E7698">
      <w:pPr>
        <w:tabs>
          <w:tab w:val="left" w:pos="3308"/>
        </w:tabs>
        <w:jc w:val="both"/>
      </w:pPr>
      <w:r w:rsidRPr="006E7698">
        <w:t>Es handelt sich um eine einmalige Leistung im Rahmen eines eintägigen Festivals.</w:t>
      </w:r>
    </w:p>
    <w:p w14:paraId="6D974FF7" w14:textId="4E0CDAE7" w:rsidR="000B1455" w:rsidRPr="006A72F6" w:rsidRDefault="006E7698" w:rsidP="000B1455">
      <w:pPr>
        <w:pStyle w:val="Titel"/>
        <w:rPr>
          <w:color w:val="00737D" w:themeColor="accent5"/>
        </w:rPr>
      </w:pPr>
      <w:r w:rsidRPr="006A72F6">
        <w:rPr>
          <w:color w:val="00737D" w:themeColor="accent5"/>
        </w:rPr>
        <w:t xml:space="preserve">Leistungsumfang </w:t>
      </w:r>
    </w:p>
    <w:p w14:paraId="416914C7" w14:textId="77777777" w:rsidR="006E7698" w:rsidRPr="006E7698" w:rsidRDefault="006E7698" w:rsidP="000B1455">
      <w:pPr>
        <w:tabs>
          <w:tab w:val="left" w:pos="3308"/>
        </w:tabs>
        <w:jc w:val="both"/>
      </w:pPr>
      <w:r w:rsidRPr="006E7698">
        <w:t xml:space="preserve">Die aufgezeichneten Inhalte sind im Anschluss zu einem </w:t>
      </w:r>
      <w:proofErr w:type="spellStart"/>
      <w:r w:rsidRPr="006E7698">
        <w:t>Aftermovie</w:t>
      </w:r>
      <w:proofErr w:type="spellEnd"/>
      <w:r w:rsidRPr="006E7698">
        <w:t xml:space="preserve"> zu verarbeiten:</w:t>
      </w:r>
    </w:p>
    <w:p w14:paraId="6A1F28B7" w14:textId="77777777" w:rsidR="000B1455" w:rsidRDefault="006E7698" w:rsidP="000B1455">
      <w:pPr>
        <w:pStyle w:val="Listenabsatz"/>
        <w:numPr>
          <w:ilvl w:val="0"/>
          <w:numId w:val="24"/>
        </w:numPr>
        <w:tabs>
          <w:tab w:val="left" w:pos="3308"/>
        </w:tabs>
        <w:jc w:val="both"/>
      </w:pPr>
      <w:r w:rsidRPr="000B1455">
        <w:t>Kurzversion:</w:t>
      </w:r>
      <w:r w:rsidRPr="006E7698">
        <w:t xml:space="preserve"> ca. 1–2 Minuten, mit Fokus auf das Event und dessen Atmosphäre </w:t>
      </w:r>
    </w:p>
    <w:p w14:paraId="385B815F" w14:textId="5226B7ED" w:rsidR="006E7698" w:rsidRPr="006E7698" w:rsidRDefault="006E7698" w:rsidP="000B1455">
      <w:pPr>
        <w:pStyle w:val="Listenabsatz"/>
        <w:numPr>
          <w:ilvl w:val="0"/>
          <w:numId w:val="24"/>
        </w:numPr>
        <w:tabs>
          <w:tab w:val="left" w:pos="3308"/>
        </w:tabs>
        <w:jc w:val="both"/>
      </w:pPr>
      <w:r w:rsidRPr="000B1455">
        <w:t>Langversion:</w:t>
      </w:r>
      <w:r w:rsidRPr="006E7698">
        <w:t xml:space="preserve"> max. 5 Minuten, mit Fokus auf die präsentierten Projekte und inhaltlichen Beiträge </w:t>
      </w:r>
    </w:p>
    <w:p w14:paraId="5C448579" w14:textId="77777777" w:rsidR="006E7698" w:rsidRDefault="006E7698" w:rsidP="000B1455">
      <w:pPr>
        <w:tabs>
          <w:tab w:val="left" w:pos="3308"/>
        </w:tabs>
        <w:jc w:val="both"/>
      </w:pPr>
      <w:r w:rsidRPr="006E7698">
        <w:t>Beide Versionen sind jeweils im Hoch- und Querformat bereitzustellen.</w:t>
      </w:r>
    </w:p>
    <w:p w14:paraId="0B9A71C6" w14:textId="77777777" w:rsidR="006A78A6" w:rsidRDefault="006A78A6" w:rsidP="000B1455">
      <w:pPr>
        <w:tabs>
          <w:tab w:val="left" w:pos="3308"/>
        </w:tabs>
        <w:jc w:val="both"/>
      </w:pPr>
    </w:p>
    <w:p w14:paraId="70D4CF29" w14:textId="77777777" w:rsidR="006A78A6" w:rsidRPr="00FB5F3A" w:rsidRDefault="006A78A6" w:rsidP="006A78A6">
      <w:pPr>
        <w:jc w:val="both"/>
      </w:pPr>
      <w:r w:rsidRPr="00FB5F3A">
        <w:lastRenderedPageBreak/>
        <w:t>Am Veranstaltungstag werden die erforderlichen Videoaufnahmen erstellt.</w:t>
      </w:r>
    </w:p>
    <w:p w14:paraId="2F1C46A4" w14:textId="77777777" w:rsidR="006A78A6" w:rsidRPr="00FB5F3A" w:rsidRDefault="006A78A6" w:rsidP="006A78A6">
      <w:pPr>
        <w:jc w:val="both"/>
      </w:pPr>
      <w:r w:rsidRPr="00FB5F3A">
        <w:t>Im Vorfeld erfolgt ein detailliertes Briefing durch die Veranstalterin, einschließlich aller relevanten Informationen zur Corporate Identity (insbesondere Farben, Schriften und Gestaltungsrichtlinien) der Landesanstalt für Medien NRW.</w:t>
      </w:r>
    </w:p>
    <w:p w14:paraId="532119F3" w14:textId="66DF9DAD" w:rsidR="006A78A6" w:rsidRPr="006E7698" w:rsidRDefault="006A78A6" w:rsidP="006A78A6">
      <w:pPr>
        <w:jc w:val="both"/>
      </w:pPr>
      <w:r w:rsidRPr="00FB5F3A">
        <w:t>Die Nachbearbeitung sowie der Filmschnitt erfolgen in enger Abstimmung mit der Auftraggeberin und unter konsequenter Berücksichtigung der Corporate Identity der Landesanstalt für Medien NRW.</w:t>
      </w:r>
    </w:p>
    <w:p w14:paraId="2D15D7E6" w14:textId="67A87DB1" w:rsidR="006E7698" w:rsidRPr="006A72F6" w:rsidRDefault="006E7698" w:rsidP="006A72F6">
      <w:pPr>
        <w:pStyle w:val="Titel"/>
        <w:rPr>
          <w:color w:val="00737D" w:themeColor="accent5"/>
        </w:rPr>
      </w:pPr>
      <w:r w:rsidRPr="006A72F6">
        <w:rPr>
          <w:color w:val="00737D" w:themeColor="accent5"/>
        </w:rPr>
        <w:t>Technische Anforderungen</w:t>
      </w:r>
    </w:p>
    <w:p w14:paraId="4BC152B7" w14:textId="5B4151C0" w:rsidR="006E7698" w:rsidRPr="006E7698" w:rsidRDefault="006E7698" w:rsidP="006E7698">
      <w:pPr>
        <w:tabs>
          <w:tab w:val="left" w:pos="3308"/>
        </w:tabs>
        <w:jc w:val="both"/>
      </w:pPr>
      <w:r w:rsidRPr="006E7698">
        <w:t>Mindestens Full HD, vorzugsweise 4K; Abgabe im Format MP4 (H.264 oder H.265).</w:t>
      </w:r>
    </w:p>
    <w:p w14:paraId="563B2268" w14:textId="77777777" w:rsidR="006E7698" w:rsidRPr="006E7698" w:rsidRDefault="006E7698" w:rsidP="006E7698">
      <w:pPr>
        <w:pStyle w:val="Titel"/>
        <w:rPr>
          <w:color w:val="00737D" w:themeColor="accent5"/>
        </w:rPr>
      </w:pPr>
      <w:r w:rsidRPr="006E7698">
        <w:rPr>
          <w:color w:val="00737D" w:themeColor="accent5"/>
        </w:rPr>
        <w:t>Abstimmung und Nutzungsrechte</w:t>
      </w:r>
    </w:p>
    <w:p w14:paraId="35A3DB9B" w14:textId="77777777" w:rsidR="006E7698" w:rsidRPr="006E7698" w:rsidRDefault="006E7698" w:rsidP="006E7698">
      <w:pPr>
        <w:tabs>
          <w:tab w:val="left" w:pos="3308"/>
        </w:tabs>
        <w:jc w:val="both"/>
      </w:pPr>
      <w:r w:rsidRPr="006E7698">
        <w:t>Die Erstellung der Filme erfolgt in enger Abstimmung mit der Auftraggeberin und umfasst mindestens zwei inhaltliche Korrekturschleifen sowie eine finale Abnahme.</w:t>
      </w:r>
    </w:p>
    <w:p w14:paraId="49EC8379" w14:textId="223DBC87" w:rsidR="006E7698" w:rsidRPr="006E7698" w:rsidRDefault="006E7698" w:rsidP="006E7698">
      <w:pPr>
        <w:tabs>
          <w:tab w:val="left" w:pos="3308"/>
        </w:tabs>
        <w:jc w:val="both"/>
      </w:pPr>
      <w:r w:rsidRPr="006E7698">
        <w:t>Die Auftraggeberin erhält das zeitlich, räumlich und inhaltlich unbeschränkte Nutzungsrecht am erstellten Filmmaterial, einschließlich der Rechte zur Bearbeitung, Vervielfältigung und Veröffentlichung.</w:t>
      </w:r>
    </w:p>
    <w:p w14:paraId="19F5F912" w14:textId="250F115E" w:rsidR="00CA39BB" w:rsidRDefault="00CA39BB" w:rsidP="00CA39BB">
      <w:pPr>
        <w:pStyle w:val="Titel"/>
        <w:rPr>
          <w:color w:val="00737D" w:themeColor="accent5"/>
        </w:rPr>
      </w:pPr>
      <w:r w:rsidRPr="00693084">
        <w:rPr>
          <w:color w:val="00737D" w:themeColor="accent5"/>
        </w:rPr>
        <w:t>Projektziel</w:t>
      </w:r>
    </w:p>
    <w:p w14:paraId="70602EB6" w14:textId="77777777" w:rsidR="00357259" w:rsidRPr="00357259" w:rsidRDefault="00357259" w:rsidP="006E7698">
      <w:pPr>
        <w:tabs>
          <w:tab w:val="left" w:pos="3308"/>
        </w:tabs>
        <w:jc w:val="both"/>
      </w:pPr>
      <w:r w:rsidRPr="00357259">
        <w:t>Ziel der Leistung ist die videografische Dokumentation des Festivals unter besonderer Berücksichtigung von Atmosphäre, Programm, Vielfalt, präsentierten Projekten sowie der Wahrnehmung durch Teilnehmende, Vortragende und die Veranstalterin.</w:t>
      </w:r>
    </w:p>
    <w:p w14:paraId="34ECEE29" w14:textId="77777777" w:rsidR="00357259" w:rsidRPr="00357259" w:rsidRDefault="00357259" w:rsidP="00357259">
      <w:pPr>
        <w:tabs>
          <w:tab w:val="left" w:pos="3308"/>
        </w:tabs>
      </w:pPr>
      <w:r w:rsidRPr="00357259">
        <w:t xml:space="preserve">Der </w:t>
      </w:r>
      <w:proofErr w:type="spellStart"/>
      <w:r w:rsidRPr="00357259">
        <w:t>Aftermovie</w:t>
      </w:r>
      <w:proofErr w:type="spellEnd"/>
      <w:r w:rsidRPr="00357259">
        <w:t xml:space="preserve"> soll:</w:t>
      </w:r>
    </w:p>
    <w:p w14:paraId="0079600F" w14:textId="77777777" w:rsidR="00357259" w:rsidRPr="00357259" w:rsidRDefault="00357259" w:rsidP="00357259">
      <w:pPr>
        <w:numPr>
          <w:ilvl w:val="0"/>
          <w:numId w:val="22"/>
        </w:numPr>
        <w:tabs>
          <w:tab w:val="left" w:pos="3308"/>
        </w:tabs>
      </w:pPr>
      <w:r w:rsidRPr="00357259">
        <w:t xml:space="preserve">das erstmalig stattfindende LAUT UND KLAR – Festival in seiner inhaltlichen und atmosphärischen Bandbreite prägnant und kurzweilig darstellen, </w:t>
      </w:r>
    </w:p>
    <w:p w14:paraId="4B66C5AA" w14:textId="77777777" w:rsidR="00357259" w:rsidRPr="00357259" w:rsidRDefault="00357259" w:rsidP="00357259">
      <w:pPr>
        <w:numPr>
          <w:ilvl w:val="0"/>
          <w:numId w:val="22"/>
        </w:numPr>
        <w:tabs>
          <w:tab w:val="left" w:pos="3308"/>
        </w:tabs>
      </w:pPr>
      <w:r w:rsidRPr="00357259">
        <w:t xml:space="preserve">die besondere Stimmung und Dynamik der Veranstaltung visuell erlebbar machen, </w:t>
      </w:r>
    </w:p>
    <w:p w14:paraId="40B9D6A9" w14:textId="6828E958" w:rsidR="00357259" w:rsidRPr="00357259" w:rsidRDefault="00357259" w:rsidP="00357259">
      <w:pPr>
        <w:numPr>
          <w:ilvl w:val="0"/>
          <w:numId w:val="22"/>
        </w:numPr>
        <w:tabs>
          <w:tab w:val="left" w:pos="3308"/>
        </w:tabs>
      </w:pPr>
      <w:r w:rsidRPr="00357259">
        <w:t>ausgewählte Speaker</w:t>
      </w:r>
      <w:r w:rsidRPr="00BA4C07">
        <w:t>innen</w:t>
      </w:r>
      <w:r w:rsidR="004B1B7C" w:rsidRPr="00BA4C07">
        <w:t xml:space="preserve"> und Speaker</w:t>
      </w:r>
      <w:r w:rsidRPr="00BA4C07">
        <w:t>, Teilnehmende sowie Vertreter</w:t>
      </w:r>
      <w:r w:rsidRPr="00357259">
        <w:t xml:space="preserve">innen </w:t>
      </w:r>
      <w:r w:rsidR="004B1B7C">
        <w:t>und Vertreter</w:t>
      </w:r>
      <w:r w:rsidRPr="00357259">
        <w:t xml:space="preserve"> der Veranstalterin durch Interviews einbinden, wobei der inhaltliche Schwerpunkt der Langversion auf diesen Interviewsequenzen liegt. </w:t>
      </w:r>
    </w:p>
    <w:p w14:paraId="346CF6C6" w14:textId="56D48020" w:rsidR="00357259" w:rsidRPr="00357259" w:rsidRDefault="00877202" w:rsidP="00357259">
      <w:pPr>
        <w:tabs>
          <w:tab w:val="left" w:pos="3308"/>
        </w:tabs>
      </w:pPr>
      <w:r>
        <w:t>Es ist sicherzustellen</w:t>
      </w:r>
      <w:r w:rsidR="00357259" w:rsidRPr="00357259">
        <w:t xml:space="preserve">, dass am Veranstaltungstag alle erforderlichen Bild- und Tonaufnahmen erstellt werden, um einen qualitativ hochwertigen und vielseitigen </w:t>
      </w:r>
      <w:proofErr w:type="spellStart"/>
      <w:r w:rsidR="00357259" w:rsidRPr="00357259">
        <w:t>Aftermovie</w:t>
      </w:r>
      <w:proofErr w:type="spellEnd"/>
      <w:r w:rsidR="00357259" w:rsidRPr="00357259">
        <w:t xml:space="preserve"> zu produzieren.</w:t>
      </w:r>
    </w:p>
    <w:p w14:paraId="5343DA8D" w14:textId="74985501" w:rsidR="00357259" w:rsidRPr="00357259" w:rsidRDefault="00357259" w:rsidP="00357259">
      <w:pPr>
        <w:tabs>
          <w:tab w:val="left" w:pos="3308"/>
        </w:tabs>
      </w:pPr>
      <w:r w:rsidRPr="00357259">
        <w:t xml:space="preserve">Darüber hinaus </w:t>
      </w:r>
      <w:r>
        <w:t xml:space="preserve">ist zu </w:t>
      </w:r>
      <w:r w:rsidRPr="00357259">
        <w:t>gewährleiste</w:t>
      </w:r>
      <w:r>
        <w:t xml:space="preserve">n, </w:t>
      </w:r>
      <w:r w:rsidRPr="00357259">
        <w:t>dass für alle interviewten oder klar erkennbar gefilmten Personen die erforderlichen Einwilligungen zur Bild- und Tonaufzeichnung eingeholt werden.</w:t>
      </w:r>
    </w:p>
    <w:p w14:paraId="6D243E25" w14:textId="77777777" w:rsidR="00357259" w:rsidRPr="00357259" w:rsidRDefault="00357259" w:rsidP="00357259">
      <w:pPr>
        <w:tabs>
          <w:tab w:val="left" w:pos="3308"/>
        </w:tabs>
      </w:pPr>
      <w:r w:rsidRPr="00357259">
        <w:t xml:space="preserve">Die im </w:t>
      </w:r>
      <w:proofErr w:type="spellStart"/>
      <w:r w:rsidRPr="00357259">
        <w:t>Aftermovie</w:t>
      </w:r>
      <w:proofErr w:type="spellEnd"/>
      <w:r w:rsidRPr="00357259">
        <w:t xml:space="preserve"> verwendete Musik muss lizenzfrei bzw. rechtlich uneingeschränkt nutzbar sein. Etwaige Lizenzkosten sind im Angebot zu berücksichtigen.</w:t>
      </w:r>
    </w:p>
    <w:p w14:paraId="433AC6E2" w14:textId="7446F67B" w:rsidR="00A97B5B" w:rsidRPr="00677B6D" w:rsidRDefault="00A97B5B" w:rsidP="00E85AB5">
      <w:pPr>
        <w:tabs>
          <w:tab w:val="left" w:pos="3308"/>
        </w:tabs>
        <w:rPr>
          <w:u w:val="single"/>
        </w:rPr>
      </w:pPr>
      <w:r w:rsidRPr="00677B6D">
        <w:rPr>
          <w:u w:val="single"/>
        </w:rPr>
        <w:lastRenderedPageBreak/>
        <w:t>Der aktuell</w:t>
      </w:r>
      <w:r w:rsidR="00851340">
        <w:rPr>
          <w:u w:val="single"/>
        </w:rPr>
        <w:t xml:space="preserve"> geplante </w:t>
      </w:r>
      <w:r w:rsidRPr="00677B6D">
        <w:rPr>
          <w:u w:val="single"/>
        </w:rPr>
        <w:t>Ablaufplan des Festivals im Folgenden:</w:t>
      </w:r>
    </w:p>
    <w:p w14:paraId="23D4A811" w14:textId="77777777" w:rsidR="000229B4" w:rsidRPr="000229B4" w:rsidRDefault="000229B4" w:rsidP="000229B4">
      <w:pPr>
        <w:tabs>
          <w:tab w:val="left" w:pos="3308"/>
        </w:tabs>
      </w:pPr>
      <w:r w:rsidRPr="000229B4">
        <w:rPr>
          <w:b/>
          <w:bCs/>
        </w:rPr>
        <w:t>11:00 Uhr – Einlass &amp; Welcome Snack</w:t>
      </w:r>
      <w:r w:rsidRPr="000229B4">
        <w:t> </w:t>
      </w:r>
    </w:p>
    <w:p w14:paraId="6BC7D1CE" w14:textId="77777777" w:rsidR="000229B4" w:rsidRPr="000229B4" w:rsidRDefault="000229B4" w:rsidP="000229B4">
      <w:pPr>
        <w:tabs>
          <w:tab w:val="left" w:pos="3308"/>
        </w:tabs>
      </w:pPr>
      <w:r w:rsidRPr="000229B4">
        <w:rPr>
          <w:b/>
          <w:bCs/>
        </w:rPr>
        <w:t>11:30 – Welcome &amp; Preisverleihung Teil 1 </w:t>
      </w:r>
      <w:r w:rsidRPr="000229B4">
        <w:t> </w:t>
      </w:r>
    </w:p>
    <w:p w14:paraId="52BEFC84" w14:textId="77777777" w:rsidR="000229B4" w:rsidRPr="000229B4" w:rsidRDefault="000229B4" w:rsidP="000229B4">
      <w:pPr>
        <w:tabs>
          <w:tab w:val="left" w:pos="3308"/>
        </w:tabs>
        <w:rPr>
          <w:lang w:val="en-US"/>
        </w:rPr>
      </w:pPr>
      <w:r w:rsidRPr="000229B4">
        <w:rPr>
          <w:b/>
          <w:bCs/>
          <w:lang w:val="en-US"/>
        </w:rPr>
        <w:t>12:30 – Projekte / Workshops</w:t>
      </w:r>
      <w:r w:rsidRPr="000229B4">
        <w:rPr>
          <w:lang w:val="en-US"/>
        </w:rPr>
        <w:t> </w:t>
      </w:r>
    </w:p>
    <w:p w14:paraId="0498E809" w14:textId="77777777" w:rsidR="000229B4" w:rsidRPr="000229B4" w:rsidRDefault="000229B4" w:rsidP="000229B4">
      <w:pPr>
        <w:tabs>
          <w:tab w:val="left" w:pos="3308"/>
        </w:tabs>
        <w:rPr>
          <w:lang w:val="en-US"/>
        </w:rPr>
      </w:pPr>
      <w:r w:rsidRPr="000229B4">
        <w:rPr>
          <w:b/>
          <w:bCs/>
          <w:lang w:val="en-US"/>
        </w:rPr>
        <w:t>15:00 – Coffee Break</w:t>
      </w:r>
      <w:r w:rsidRPr="000229B4">
        <w:rPr>
          <w:lang w:val="en-US"/>
        </w:rPr>
        <w:t> </w:t>
      </w:r>
    </w:p>
    <w:p w14:paraId="1BDADB24" w14:textId="3A08C9B4" w:rsidR="000229B4" w:rsidRPr="000229B4" w:rsidRDefault="000229B4" w:rsidP="000229B4">
      <w:pPr>
        <w:tabs>
          <w:tab w:val="left" w:pos="3308"/>
        </w:tabs>
        <w:rPr>
          <w:lang w:val="en-US"/>
        </w:rPr>
      </w:pPr>
      <w:r w:rsidRPr="000229B4">
        <w:rPr>
          <w:b/>
          <w:bCs/>
          <w:lang w:val="en-US"/>
        </w:rPr>
        <w:t xml:space="preserve">15:30 – Workshops / </w:t>
      </w:r>
      <w:proofErr w:type="spellStart"/>
      <w:r w:rsidRPr="000229B4">
        <w:rPr>
          <w:b/>
          <w:bCs/>
          <w:lang w:val="en-US"/>
        </w:rPr>
        <w:t>Projektpräsentationen</w:t>
      </w:r>
      <w:proofErr w:type="spellEnd"/>
      <w:r w:rsidRPr="000229B4">
        <w:rPr>
          <w:b/>
          <w:bCs/>
          <w:lang w:val="en-US"/>
        </w:rPr>
        <w:t xml:space="preserve"> / Networking</w:t>
      </w:r>
      <w:r w:rsidRPr="000229B4">
        <w:rPr>
          <w:lang w:val="en-US"/>
        </w:rPr>
        <w:t> </w:t>
      </w:r>
    </w:p>
    <w:p w14:paraId="5380B581" w14:textId="24B36DBE" w:rsidR="000229B4" w:rsidRPr="007F6F94" w:rsidRDefault="000229B4" w:rsidP="000229B4">
      <w:pPr>
        <w:tabs>
          <w:tab w:val="left" w:pos="3308"/>
        </w:tabs>
      </w:pPr>
      <w:r w:rsidRPr="007F6F94">
        <w:rPr>
          <w:b/>
          <w:bCs/>
        </w:rPr>
        <w:t>16:15 – Preisverleihung Teil 2</w:t>
      </w:r>
      <w:r w:rsidRPr="007F6F94">
        <w:t> </w:t>
      </w:r>
    </w:p>
    <w:p w14:paraId="5D3BFF7C" w14:textId="61F0A926" w:rsidR="000229B4" w:rsidRPr="000229B4" w:rsidRDefault="000229B4" w:rsidP="000229B4">
      <w:pPr>
        <w:tabs>
          <w:tab w:val="left" w:pos="3308"/>
        </w:tabs>
      </w:pPr>
      <w:r w:rsidRPr="000229B4">
        <w:rPr>
          <w:b/>
          <w:bCs/>
        </w:rPr>
        <w:t xml:space="preserve">17:00 – </w:t>
      </w:r>
      <w:r w:rsidR="00992698" w:rsidRPr="00960330">
        <w:rPr>
          <w:b/>
          <w:bCs/>
        </w:rPr>
        <w:t>Live</w:t>
      </w:r>
      <w:r w:rsidR="00960330">
        <w:rPr>
          <w:b/>
          <w:bCs/>
        </w:rPr>
        <w:t>-</w:t>
      </w:r>
      <w:r w:rsidR="00992698" w:rsidRPr="00960330">
        <w:rPr>
          <w:b/>
          <w:bCs/>
        </w:rPr>
        <w:t>Musik, Ausklang, Networking</w:t>
      </w:r>
      <w:r w:rsidRPr="000229B4">
        <w:rPr>
          <w:b/>
          <w:bCs/>
        </w:rPr>
        <w:t xml:space="preserve"> </w:t>
      </w:r>
    </w:p>
    <w:p w14:paraId="6185E4A7" w14:textId="45685196" w:rsidR="00A97B5B" w:rsidRPr="00E85AB5" w:rsidRDefault="00960330" w:rsidP="00E85AB5">
      <w:pPr>
        <w:tabs>
          <w:tab w:val="left" w:pos="3308"/>
        </w:tabs>
      </w:pPr>
      <w:r>
        <w:t>Veranstaltungsende ca. 20</w:t>
      </w:r>
      <w:r w:rsidR="001040D8">
        <w:t>:00</w:t>
      </w:r>
      <w:r>
        <w:t xml:space="preserve"> Uhr </w:t>
      </w:r>
    </w:p>
    <w:p w14:paraId="3A2170FF" w14:textId="39F6FE3B" w:rsidR="00C20599" w:rsidRDefault="00CA39BB" w:rsidP="00CA39BB">
      <w:pPr>
        <w:pStyle w:val="berschrift1"/>
        <w:numPr>
          <w:ilvl w:val="0"/>
          <w:numId w:val="0"/>
        </w:numPr>
        <w:ind w:left="357" w:hanging="357"/>
        <w:rPr>
          <w:i/>
          <w:iCs/>
          <w:sz w:val="19"/>
          <w:szCs w:val="19"/>
        </w:rPr>
      </w:pPr>
      <w:r w:rsidRPr="00693084">
        <w:t>Leistungszeitraum und Fristen</w:t>
      </w:r>
    </w:p>
    <w:p w14:paraId="47DB5D83" w14:textId="00FCBE57" w:rsidR="003D3255" w:rsidRPr="0023063C" w:rsidRDefault="00CA39BB" w:rsidP="0023063C">
      <w:pPr>
        <w:pStyle w:val="Titel"/>
        <w:rPr>
          <w:color w:val="00737D" w:themeColor="accent5"/>
        </w:rPr>
      </w:pPr>
      <w:r w:rsidRPr="00693084">
        <w:rPr>
          <w:color w:val="00737D" w:themeColor="accent5"/>
        </w:rPr>
        <w:t>Zeitraum der Leistungserbringung</w:t>
      </w:r>
      <w:r w:rsidR="00AC2D3A" w:rsidRPr="00AC2D3A">
        <w:rPr>
          <w:color w:val="00737D" w:themeColor="accent5"/>
        </w:rPr>
        <w:t xml:space="preserve"> </w:t>
      </w:r>
    </w:p>
    <w:p w14:paraId="78C179AE" w14:textId="77777777" w:rsidR="00AC2D3A" w:rsidRPr="00AC2D3A" w:rsidRDefault="00AC2D3A" w:rsidP="00AC2D3A">
      <w:r w:rsidRPr="00AC2D3A">
        <w:rPr>
          <w:b/>
          <w:bCs/>
        </w:rPr>
        <w:t>Donnerstag, 02. Juli 2026</w:t>
      </w:r>
      <w:r w:rsidRPr="00AC2D3A">
        <w:br/>
        <w:t>Videografische Begleitung des Veranstaltungstages.</w:t>
      </w:r>
    </w:p>
    <w:p w14:paraId="3166021F" w14:textId="77777777" w:rsidR="00AC2D3A" w:rsidRPr="00AC2D3A" w:rsidRDefault="00AC2D3A" w:rsidP="00AC2D3A">
      <w:r w:rsidRPr="00AC2D3A">
        <w:rPr>
          <w:b/>
          <w:bCs/>
        </w:rPr>
        <w:t>Mittwoch, 08. Juli 2026</w:t>
      </w:r>
      <w:r w:rsidRPr="00AC2D3A">
        <w:br/>
        <w:t>Bereitstellung erster Schnittfassungen (Kurz- und Langversion) zur Abstimmung und Feedback durch die Auftraggeberin.</w:t>
      </w:r>
    </w:p>
    <w:p w14:paraId="316C271F" w14:textId="3C23F734" w:rsidR="00AC2D3A" w:rsidRPr="00AC2D3A" w:rsidRDefault="00AC2D3A" w:rsidP="00AC2D3A">
      <w:pPr>
        <w:pStyle w:val="Titel"/>
        <w:rPr>
          <w:color w:val="00737D" w:themeColor="accent5"/>
        </w:rPr>
      </w:pPr>
      <w:r w:rsidRPr="00693084">
        <w:rPr>
          <w:color w:val="00737D" w:themeColor="accent5"/>
        </w:rPr>
        <w:t>Fristen und Deadlines</w:t>
      </w:r>
    </w:p>
    <w:p w14:paraId="44584E87" w14:textId="77777777" w:rsidR="00AC2D3A" w:rsidRPr="00AC2D3A" w:rsidRDefault="00AC2D3A" w:rsidP="00AC2D3A">
      <w:r w:rsidRPr="00AC2D3A">
        <w:rPr>
          <w:b/>
          <w:bCs/>
        </w:rPr>
        <w:t>Bis 17. Juni 2026</w:t>
      </w:r>
      <w:r w:rsidRPr="00AC2D3A">
        <w:br/>
        <w:t>Übermittlung des finalen Briefings durch die Auftraggeberin.</w:t>
      </w:r>
    </w:p>
    <w:p w14:paraId="0AC97873" w14:textId="77777777" w:rsidR="00AC2D3A" w:rsidRPr="00AC2D3A" w:rsidRDefault="00AC2D3A" w:rsidP="00AC2D3A">
      <w:r w:rsidRPr="00AC2D3A">
        <w:t xml:space="preserve">Der Veranstaltungstermin am </w:t>
      </w:r>
      <w:r w:rsidRPr="00AC2D3A">
        <w:rPr>
          <w:b/>
          <w:bCs/>
        </w:rPr>
        <w:t>02. Juli 2026</w:t>
      </w:r>
      <w:r w:rsidRPr="00AC2D3A">
        <w:t xml:space="preserve"> ist verbindlich und zwingend einzuhalten.</w:t>
      </w:r>
    </w:p>
    <w:p w14:paraId="6E1E7A5D" w14:textId="77777777" w:rsidR="00AC2D3A" w:rsidRPr="00AC2D3A" w:rsidRDefault="00AC2D3A" w:rsidP="00AC2D3A">
      <w:r w:rsidRPr="00AC2D3A">
        <w:rPr>
          <w:b/>
          <w:bCs/>
        </w:rPr>
        <w:t>Bis 21. Juli 2026</w:t>
      </w:r>
      <w:r w:rsidRPr="00AC2D3A">
        <w:br/>
        <w:t xml:space="preserve">Finale Auslieferung des </w:t>
      </w:r>
      <w:proofErr w:type="spellStart"/>
      <w:r w:rsidRPr="00AC2D3A">
        <w:t>Aftermovies</w:t>
      </w:r>
      <w:proofErr w:type="spellEnd"/>
      <w:r w:rsidRPr="00AC2D3A">
        <w:t xml:space="preserve"> in Kurz- und Langversion, jeweils im Hoch- und Querformat.</w:t>
      </w:r>
    </w:p>
    <w:p w14:paraId="57D75474" w14:textId="77777777" w:rsidR="0084595E" w:rsidRPr="00F1778C" w:rsidRDefault="0084595E" w:rsidP="001337D3"/>
    <w:p w14:paraId="7ACFD435" w14:textId="77777777" w:rsidR="00CA39BB" w:rsidRPr="00CA39BB" w:rsidRDefault="00CA39BB" w:rsidP="00CA39BB">
      <w:pPr>
        <w:pBdr>
          <w:bottom w:val="single" w:sz="6" w:space="1" w:color="auto"/>
        </w:pBdr>
      </w:pPr>
    </w:p>
    <w:p w14:paraId="1537466E" w14:textId="77777777" w:rsidR="0084595E" w:rsidRDefault="00A5590A" w:rsidP="00B04338">
      <w:pPr>
        <w:tabs>
          <w:tab w:val="left" w:pos="3308"/>
        </w:tabs>
        <w:rPr>
          <w:b/>
          <w:bCs/>
        </w:rPr>
      </w:pPr>
      <w:r w:rsidRPr="001337D3">
        <w:rPr>
          <w:b/>
          <w:bCs/>
        </w:rPr>
        <w:t xml:space="preserve">Bieterfragen können im Rahmen der Ausschreibung über das Vergabeportal eingereicht werden. </w:t>
      </w:r>
    </w:p>
    <w:p w14:paraId="7CB12D3E" w14:textId="77777777" w:rsidR="00AA7CD3" w:rsidRDefault="00710CD7" w:rsidP="000E2897">
      <w:pPr>
        <w:tabs>
          <w:tab w:val="left" w:pos="3308"/>
        </w:tabs>
      </w:pPr>
      <w:sdt>
        <w:sdtPr>
          <w:id w:val="-508838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E1D">
            <w:rPr>
              <w:rFonts w:ascii="MS Gothic" w:eastAsia="MS Gothic" w:hAnsi="MS Gothic" w:hint="eastAsia"/>
            </w:rPr>
            <w:t>☐</w:t>
          </w:r>
        </w:sdtContent>
      </w:sdt>
      <w:r w:rsidR="004D431E">
        <w:t xml:space="preserve"> Bitte ankreuzen, dass die Leistungsbeschreibung von Ihnen zur Kenntnis genommen wurde.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04"/>
        <w:gridCol w:w="4604"/>
      </w:tblGrid>
      <w:tr w:rsidR="00AA7CD3" w14:paraId="6441C33B" w14:textId="77777777" w:rsidTr="00AA7CD3">
        <w:tc>
          <w:tcPr>
            <w:tcW w:w="4604" w:type="dxa"/>
          </w:tcPr>
          <w:p w14:paraId="3421951E" w14:textId="77777777" w:rsidR="00AA7CD3" w:rsidRPr="00F00AB8" w:rsidRDefault="00AA7CD3" w:rsidP="000E2897">
            <w:pPr>
              <w:tabs>
                <w:tab w:val="left" w:pos="3308"/>
              </w:tabs>
              <w:rPr>
                <w:b/>
                <w:bCs/>
              </w:rPr>
            </w:pPr>
            <w:r w:rsidRPr="00F00AB8">
              <w:rPr>
                <w:b/>
                <w:bCs/>
              </w:rPr>
              <w:lastRenderedPageBreak/>
              <w:t>Name der Firma</w:t>
            </w:r>
          </w:p>
        </w:tc>
        <w:sdt>
          <w:sdtPr>
            <w:id w:val="-1548519595"/>
            <w:placeholder>
              <w:docPart w:val="58FD23E5C6EF42B0831996854E19AD6E"/>
            </w:placeholder>
            <w:showingPlcHdr/>
          </w:sdtPr>
          <w:sdtEndPr/>
          <w:sdtContent>
            <w:tc>
              <w:tcPr>
                <w:tcW w:w="4604" w:type="dxa"/>
              </w:tcPr>
              <w:p w14:paraId="07626177" w14:textId="77777777" w:rsidR="00AA7CD3" w:rsidRDefault="00930E57" w:rsidP="00930E57">
                <w:pPr>
                  <w:tabs>
                    <w:tab w:val="left" w:pos="3308"/>
                  </w:tabs>
                  <w:spacing w:line="276" w:lineRule="auto"/>
                </w:pPr>
                <w:r w:rsidRPr="000957B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A7CD3" w14:paraId="31442972" w14:textId="77777777" w:rsidTr="00AA7CD3">
        <w:tc>
          <w:tcPr>
            <w:tcW w:w="4604" w:type="dxa"/>
          </w:tcPr>
          <w:p w14:paraId="49EBA6B1" w14:textId="77777777" w:rsidR="00AA7CD3" w:rsidRPr="00F00AB8" w:rsidRDefault="00AA7CD3" w:rsidP="000E2897">
            <w:pPr>
              <w:tabs>
                <w:tab w:val="left" w:pos="3308"/>
              </w:tabs>
              <w:rPr>
                <w:b/>
                <w:bCs/>
              </w:rPr>
            </w:pPr>
            <w:r w:rsidRPr="00F00AB8">
              <w:rPr>
                <w:b/>
                <w:bCs/>
              </w:rPr>
              <w:t>Name, Vorname des Ansprechpartners</w:t>
            </w:r>
          </w:p>
        </w:tc>
        <w:tc>
          <w:tcPr>
            <w:tcW w:w="4604" w:type="dxa"/>
          </w:tcPr>
          <w:p w14:paraId="7066C298" w14:textId="77777777" w:rsidR="00AA7CD3" w:rsidRDefault="00710CD7" w:rsidP="00930E57">
            <w:pPr>
              <w:pStyle w:val="Kopfzeile"/>
              <w:spacing w:line="276" w:lineRule="auto"/>
            </w:pPr>
            <w:sdt>
              <w:sdtPr>
                <w:id w:val="-2106486222"/>
                <w:placeholder>
                  <w:docPart w:val="58FD23E5C6EF42B0831996854E19AD6E"/>
                </w:placeholder>
                <w:showingPlcHdr/>
              </w:sdtPr>
              <w:sdtEndPr/>
              <w:sdtContent>
                <w:r w:rsidR="00930E57" w:rsidRPr="000957B5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AA7CD3" w14:paraId="6A850BB6" w14:textId="77777777" w:rsidTr="00AA7CD3">
        <w:tc>
          <w:tcPr>
            <w:tcW w:w="4604" w:type="dxa"/>
          </w:tcPr>
          <w:p w14:paraId="1EF6C75E" w14:textId="77777777" w:rsidR="00AA7CD3" w:rsidRPr="00F00AB8" w:rsidRDefault="00AA7CD3" w:rsidP="000E2897">
            <w:pPr>
              <w:tabs>
                <w:tab w:val="left" w:pos="3308"/>
              </w:tabs>
              <w:rPr>
                <w:b/>
                <w:bCs/>
              </w:rPr>
            </w:pPr>
            <w:r w:rsidRPr="00F00AB8">
              <w:rPr>
                <w:b/>
                <w:bCs/>
              </w:rPr>
              <w:t>Kontaktdaten</w:t>
            </w:r>
          </w:p>
        </w:tc>
        <w:tc>
          <w:tcPr>
            <w:tcW w:w="4604" w:type="dxa"/>
          </w:tcPr>
          <w:p w14:paraId="7C4B2987" w14:textId="77777777" w:rsidR="00AA7CD3" w:rsidRDefault="00710CD7" w:rsidP="00930E57">
            <w:pPr>
              <w:pStyle w:val="Kopfzeile"/>
              <w:spacing w:line="276" w:lineRule="auto"/>
            </w:pPr>
            <w:sdt>
              <w:sdtPr>
                <w:id w:val="1717077255"/>
                <w:placeholder>
                  <w:docPart w:val="58FD23E5C6EF42B0831996854E19AD6E"/>
                </w:placeholder>
                <w:showingPlcHdr/>
              </w:sdtPr>
              <w:sdtEndPr/>
              <w:sdtContent>
                <w:r w:rsidR="00930E57" w:rsidRPr="000957B5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AA7CD3" w14:paraId="5A7DA729" w14:textId="77777777" w:rsidTr="00AA7CD3">
        <w:tc>
          <w:tcPr>
            <w:tcW w:w="4604" w:type="dxa"/>
          </w:tcPr>
          <w:p w14:paraId="0D1F4612" w14:textId="77777777" w:rsidR="00AA7CD3" w:rsidRPr="00F00AB8" w:rsidRDefault="00AA7CD3" w:rsidP="000E2897">
            <w:pPr>
              <w:tabs>
                <w:tab w:val="left" w:pos="3308"/>
              </w:tabs>
              <w:rPr>
                <w:b/>
                <w:bCs/>
              </w:rPr>
            </w:pPr>
            <w:r w:rsidRPr="00F00AB8">
              <w:rPr>
                <w:b/>
                <w:bCs/>
              </w:rPr>
              <w:t>Ort, Datum</w:t>
            </w:r>
          </w:p>
        </w:tc>
        <w:sdt>
          <w:sdtPr>
            <w:id w:val="55827676"/>
            <w:placeholder>
              <w:docPart w:val="58FD23E5C6EF42B0831996854E19AD6E"/>
            </w:placeholder>
            <w:showingPlcHdr/>
          </w:sdtPr>
          <w:sdtEndPr/>
          <w:sdtContent>
            <w:tc>
              <w:tcPr>
                <w:tcW w:w="4604" w:type="dxa"/>
              </w:tcPr>
              <w:p w14:paraId="03CFEB2C" w14:textId="77777777" w:rsidR="00AA7CD3" w:rsidRDefault="00930E57" w:rsidP="009B0BDF">
                <w:pPr>
                  <w:tabs>
                    <w:tab w:val="left" w:pos="3308"/>
                  </w:tabs>
                </w:pPr>
                <w:r w:rsidRPr="000957B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2182C83B" w14:textId="77777777" w:rsidR="00EF3E1D" w:rsidRPr="000E2897" w:rsidRDefault="00EF3E1D" w:rsidP="006833C6">
      <w:pPr>
        <w:tabs>
          <w:tab w:val="left" w:pos="3308"/>
        </w:tabs>
      </w:pPr>
    </w:p>
    <w:sectPr w:rsidR="00EF3E1D" w:rsidRPr="000E2897" w:rsidSect="0067272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807" w:right="1270" w:bottom="1848" w:left="1418" w:header="624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724F3" w14:textId="77777777" w:rsidR="00710CD7" w:rsidRDefault="00710CD7" w:rsidP="00E621CA">
      <w:pPr>
        <w:spacing w:after="0" w:line="240" w:lineRule="auto"/>
      </w:pPr>
      <w:r>
        <w:separator/>
      </w:r>
    </w:p>
  </w:endnote>
  <w:endnote w:type="continuationSeparator" w:id="0">
    <w:p w14:paraId="313E4453" w14:textId="77777777" w:rsidR="00710CD7" w:rsidRDefault="00710CD7" w:rsidP="00E62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2014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IN OT Cond">
    <w:altName w:val="Calibri"/>
    <w:panose1 w:val="00000000000000000000"/>
    <w:charset w:val="00"/>
    <w:family w:val="roman"/>
    <w:notTrueType/>
    <w:pitch w:val="default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3497299"/>
      <w:docPartObj>
        <w:docPartGallery w:val="Page Numbers (Bottom of Page)"/>
        <w:docPartUnique/>
      </w:docPartObj>
    </w:sdtPr>
    <w:sdtEndPr>
      <w:rPr>
        <w:sz w:val="17"/>
        <w:szCs w:val="17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7"/>
            <w:szCs w:val="17"/>
          </w:rPr>
        </w:sdtEndPr>
        <w:sdtContent>
          <w:p w14:paraId="1691B42D" w14:textId="5F599FEF" w:rsidR="00672725" w:rsidRPr="007B4574" w:rsidRDefault="00672725" w:rsidP="007B4574">
            <w:pPr>
              <w:pStyle w:val="Fuzeile"/>
              <w:jc w:val="right"/>
              <w:rPr>
                <w:sz w:val="17"/>
                <w:szCs w:val="17"/>
              </w:rPr>
            </w:pPr>
            <w:r w:rsidRPr="007B4574">
              <w:rPr>
                <w:bCs/>
                <w:sz w:val="17"/>
                <w:szCs w:val="17"/>
              </w:rPr>
              <w:fldChar w:fldCharType="begin"/>
            </w:r>
            <w:r w:rsidRPr="007B4574">
              <w:rPr>
                <w:bCs/>
                <w:sz w:val="17"/>
                <w:szCs w:val="17"/>
              </w:rPr>
              <w:instrText>PAGE</w:instrText>
            </w:r>
            <w:r w:rsidRPr="007B4574">
              <w:rPr>
                <w:bCs/>
                <w:sz w:val="17"/>
                <w:szCs w:val="17"/>
              </w:rPr>
              <w:fldChar w:fldCharType="separate"/>
            </w:r>
            <w:r w:rsidR="00E304F8">
              <w:rPr>
                <w:bCs/>
                <w:noProof/>
                <w:sz w:val="17"/>
                <w:szCs w:val="17"/>
              </w:rPr>
              <w:t>1</w:t>
            </w:r>
            <w:r w:rsidRPr="007B4574">
              <w:rPr>
                <w:bCs/>
                <w:sz w:val="17"/>
                <w:szCs w:val="17"/>
              </w:rPr>
              <w:fldChar w:fldCharType="end"/>
            </w:r>
            <w:r w:rsidRPr="007B4574">
              <w:rPr>
                <w:sz w:val="17"/>
                <w:szCs w:val="17"/>
              </w:rPr>
              <w:t>/</w:t>
            </w:r>
            <w:r w:rsidRPr="007B4574">
              <w:rPr>
                <w:sz w:val="17"/>
                <w:szCs w:val="17"/>
              </w:rPr>
              <w:fldChar w:fldCharType="begin"/>
            </w:r>
            <w:r w:rsidRPr="007B4574">
              <w:rPr>
                <w:sz w:val="17"/>
                <w:szCs w:val="17"/>
              </w:rPr>
              <w:instrText xml:space="preserve"> = </w:instrText>
            </w:r>
            <w:r w:rsidR="00E8643E" w:rsidRPr="007B4574">
              <w:rPr>
                <w:noProof/>
                <w:sz w:val="17"/>
                <w:szCs w:val="17"/>
              </w:rPr>
              <w:fldChar w:fldCharType="begin"/>
            </w:r>
            <w:r w:rsidR="00E8643E" w:rsidRPr="007B4574">
              <w:rPr>
                <w:noProof/>
                <w:sz w:val="17"/>
                <w:szCs w:val="17"/>
              </w:rPr>
              <w:instrText xml:space="preserve"> NUMPAGES </w:instrText>
            </w:r>
            <w:r w:rsidR="00E8643E" w:rsidRPr="007B4574">
              <w:rPr>
                <w:noProof/>
                <w:sz w:val="17"/>
                <w:szCs w:val="17"/>
              </w:rPr>
              <w:fldChar w:fldCharType="separate"/>
            </w:r>
            <w:r w:rsidR="00586266">
              <w:rPr>
                <w:noProof/>
                <w:sz w:val="17"/>
                <w:szCs w:val="17"/>
              </w:rPr>
              <w:instrText>4</w:instrText>
            </w:r>
            <w:r w:rsidR="00E8643E" w:rsidRPr="007B4574">
              <w:rPr>
                <w:noProof/>
                <w:sz w:val="17"/>
                <w:szCs w:val="17"/>
              </w:rPr>
              <w:fldChar w:fldCharType="end"/>
            </w:r>
            <w:r w:rsidRPr="007B4574">
              <w:rPr>
                <w:sz w:val="17"/>
                <w:szCs w:val="17"/>
              </w:rPr>
              <w:instrText xml:space="preserve"> - </w:instrText>
            </w:r>
            <w:r w:rsidR="00E8643E" w:rsidRPr="007B4574">
              <w:rPr>
                <w:noProof/>
                <w:sz w:val="17"/>
                <w:szCs w:val="17"/>
              </w:rPr>
              <w:fldChar w:fldCharType="begin"/>
            </w:r>
            <w:r w:rsidR="00E8643E" w:rsidRPr="007B4574">
              <w:rPr>
                <w:noProof/>
                <w:sz w:val="17"/>
                <w:szCs w:val="17"/>
              </w:rPr>
              <w:instrText xml:space="preserve"> PAGEREF COUNTER </w:instrText>
            </w:r>
            <w:r w:rsidR="00E8643E" w:rsidRPr="007B4574">
              <w:rPr>
                <w:noProof/>
                <w:sz w:val="17"/>
                <w:szCs w:val="17"/>
              </w:rPr>
              <w:fldChar w:fldCharType="separate"/>
            </w:r>
            <w:r w:rsidR="00586266">
              <w:rPr>
                <w:noProof/>
                <w:sz w:val="17"/>
                <w:szCs w:val="17"/>
              </w:rPr>
              <w:instrText>1</w:instrText>
            </w:r>
            <w:r w:rsidR="00E8643E" w:rsidRPr="007B4574">
              <w:rPr>
                <w:noProof/>
                <w:sz w:val="17"/>
                <w:szCs w:val="17"/>
              </w:rPr>
              <w:fldChar w:fldCharType="end"/>
            </w:r>
            <w:r w:rsidRPr="007B4574">
              <w:rPr>
                <w:sz w:val="17"/>
                <w:szCs w:val="17"/>
              </w:rPr>
              <w:fldChar w:fldCharType="separate"/>
            </w:r>
            <w:r w:rsidR="00586266">
              <w:rPr>
                <w:noProof/>
                <w:sz w:val="17"/>
                <w:szCs w:val="17"/>
              </w:rPr>
              <w:t>3</w:t>
            </w:r>
            <w:r w:rsidRPr="007B4574">
              <w:rPr>
                <w:sz w:val="17"/>
                <w:szCs w:val="17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55568" w14:textId="77777777" w:rsidR="00672725" w:rsidRDefault="00672725">
    <w:pPr>
      <w:pStyle w:val="Fuzeile"/>
    </w:pPr>
    <w:bookmarkStart w:id="0" w:name="COUNTER"/>
    <w:r w:rsidRPr="00672725">
      <w:rPr>
        <w:color w:val="FFFFFF" w:themeColor="background1"/>
      </w:rPr>
      <w:t>COUNTER</w: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8F6D3" w14:textId="77777777" w:rsidR="00710CD7" w:rsidRDefault="00710CD7" w:rsidP="00E621CA">
      <w:pPr>
        <w:spacing w:after="0" w:line="240" w:lineRule="auto"/>
      </w:pPr>
      <w:r>
        <w:separator/>
      </w:r>
    </w:p>
  </w:footnote>
  <w:footnote w:type="continuationSeparator" w:id="0">
    <w:p w14:paraId="19D6C031" w14:textId="77777777" w:rsidR="00710CD7" w:rsidRDefault="00710CD7" w:rsidP="00E62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AAC25" w14:textId="77777777" w:rsidR="00F83DCE" w:rsidRPr="008755B0" w:rsidRDefault="00F83DCE">
    <w:pPr>
      <w:pStyle w:val="Kopfzeile"/>
    </w:pPr>
    <w:r w:rsidRPr="008755B0">
      <w:rPr>
        <w:noProof/>
        <w:lang w:eastAsia="de-DE"/>
      </w:rPr>
      <w:drawing>
        <wp:anchor distT="0" distB="0" distL="114300" distR="114300" simplePos="0" relativeHeight="251658241" behindDoc="1" locked="1" layoutInCell="1" allowOverlap="0" wp14:anchorId="29CC7AD4" wp14:editId="2490DB0D">
          <wp:simplePos x="0" y="0"/>
          <wp:positionH relativeFrom="page">
            <wp:align>center</wp:align>
          </wp:positionH>
          <wp:positionV relativeFrom="topMargin">
            <wp:posOffset>17780</wp:posOffset>
          </wp:positionV>
          <wp:extent cx="7574280" cy="10713085"/>
          <wp:effectExtent l="0" t="0" r="7620" b="0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Grafik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280" cy="1071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B457B" w14:textId="77777777" w:rsidR="00E621CA" w:rsidRPr="008755B0" w:rsidRDefault="00E621CA" w:rsidP="00E621CA">
    <w:pPr>
      <w:pStyle w:val="Kopfzeile"/>
      <w:tabs>
        <w:tab w:val="clear" w:pos="4536"/>
        <w:tab w:val="clear" w:pos="9072"/>
        <w:tab w:val="center" w:pos="4609"/>
      </w:tabs>
      <w:jc w:val="both"/>
    </w:pPr>
    <w:r w:rsidRPr="008755B0">
      <w:rPr>
        <w:noProof/>
        <w:lang w:eastAsia="de-DE"/>
      </w:rPr>
      <w:drawing>
        <wp:anchor distT="0" distB="0" distL="114300" distR="114300" simplePos="0" relativeHeight="251658240" behindDoc="1" locked="1" layoutInCell="1" allowOverlap="0" wp14:anchorId="643058DD" wp14:editId="2DCDF9A4">
          <wp:simplePos x="0" y="0"/>
          <wp:positionH relativeFrom="leftMargin">
            <wp:posOffset>-10795</wp:posOffset>
          </wp:positionH>
          <wp:positionV relativeFrom="topMargin">
            <wp:posOffset>3175</wp:posOffset>
          </wp:positionV>
          <wp:extent cx="7574400" cy="10713600"/>
          <wp:effectExtent l="0" t="0" r="7620" b="0"/>
          <wp:wrapNone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Grafik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7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6A08"/>
    <w:multiLevelType w:val="multilevel"/>
    <w:tmpl w:val="EBCA4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E6B7C"/>
    <w:multiLevelType w:val="multilevel"/>
    <w:tmpl w:val="902C5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C70D43"/>
    <w:multiLevelType w:val="multilevel"/>
    <w:tmpl w:val="EC762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BC5392"/>
    <w:multiLevelType w:val="multilevel"/>
    <w:tmpl w:val="90348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337287"/>
    <w:multiLevelType w:val="multilevel"/>
    <w:tmpl w:val="DF622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D5304C"/>
    <w:multiLevelType w:val="multilevel"/>
    <w:tmpl w:val="FE3CC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5394EFE"/>
    <w:multiLevelType w:val="multilevel"/>
    <w:tmpl w:val="36747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9075D13"/>
    <w:multiLevelType w:val="hybridMultilevel"/>
    <w:tmpl w:val="DC30A0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FF09FD"/>
    <w:multiLevelType w:val="multilevel"/>
    <w:tmpl w:val="C8A01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520A1B"/>
    <w:multiLevelType w:val="multilevel"/>
    <w:tmpl w:val="CA080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A4852FC"/>
    <w:multiLevelType w:val="multilevel"/>
    <w:tmpl w:val="C43E3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BB32698"/>
    <w:multiLevelType w:val="multilevel"/>
    <w:tmpl w:val="93EA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0E8728E"/>
    <w:multiLevelType w:val="multilevel"/>
    <w:tmpl w:val="1032D51A"/>
    <w:lvl w:ilvl="0">
      <w:start w:val="1"/>
      <w:numFmt w:val="decimal"/>
      <w:pStyle w:val="berschrift1"/>
      <w:lvlText w:val="%1."/>
      <w:lvlJc w:val="left"/>
      <w:pPr>
        <w:ind w:left="357" w:hanging="35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</w:rPr>
    </w:lvl>
    <w:lvl w:ilvl="1">
      <w:start w:val="1"/>
      <w:numFmt w:val="decimal"/>
      <w:pStyle w:val="berschrift2"/>
      <w:isLgl/>
      <w:lvlText w:val="%1.%2"/>
      <w:lvlJc w:val="left"/>
      <w:pPr>
        <w:ind w:left="924" w:hanging="56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2">
      <w:start w:val="1"/>
      <w:numFmt w:val="lowerRoman"/>
      <w:lvlText w:val="%3)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36994DC9"/>
    <w:multiLevelType w:val="hybridMultilevel"/>
    <w:tmpl w:val="AF0E5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72532"/>
    <w:multiLevelType w:val="multilevel"/>
    <w:tmpl w:val="605AB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380E67"/>
    <w:multiLevelType w:val="multilevel"/>
    <w:tmpl w:val="93967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9657AFD"/>
    <w:multiLevelType w:val="multilevel"/>
    <w:tmpl w:val="FFA4B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C3B3ECB"/>
    <w:multiLevelType w:val="multilevel"/>
    <w:tmpl w:val="7E446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5F26FFD"/>
    <w:multiLevelType w:val="multilevel"/>
    <w:tmpl w:val="2A266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C21F45"/>
    <w:multiLevelType w:val="hybridMultilevel"/>
    <w:tmpl w:val="B5389900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E5C27FF"/>
    <w:multiLevelType w:val="multilevel"/>
    <w:tmpl w:val="2A882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E9842B1"/>
    <w:multiLevelType w:val="multilevel"/>
    <w:tmpl w:val="720CB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28B2A9C"/>
    <w:multiLevelType w:val="multilevel"/>
    <w:tmpl w:val="9E580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FF64C7D"/>
    <w:multiLevelType w:val="multilevel"/>
    <w:tmpl w:val="394A3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7818411">
    <w:abstractNumId w:val="12"/>
  </w:num>
  <w:num w:numId="2" w16cid:durableId="1475488802">
    <w:abstractNumId w:val="19"/>
  </w:num>
  <w:num w:numId="3" w16cid:durableId="644774357">
    <w:abstractNumId w:val="13"/>
  </w:num>
  <w:num w:numId="4" w16cid:durableId="1924146045">
    <w:abstractNumId w:val="3"/>
  </w:num>
  <w:num w:numId="5" w16cid:durableId="839467619">
    <w:abstractNumId w:val="10"/>
  </w:num>
  <w:num w:numId="6" w16cid:durableId="1138568286">
    <w:abstractNumId w:val="4"/>
  </w:num>
  <w:num w:numId="7" w16cid:durableId="1678918870">
    <w:abstractNumId w:val="21"/>
  </w:num>
  <w:num w:numId="8" w16cid:durableId="515771941">
    <w:abstractNumId w:val="5"/>
  </w:num>
  <w:num w:numId="9" w16cid:durableId="786699682">
    <w:abstractNumId w:val="22"/>
  </w:num>
  <w:num w:numId="10" w16cid:durableId="492379028">
    <w:abstractNumId w:val="11"/>
  </w:num>
  <w:num w:numId="11" w16cid:durableId="70591821">
    <w:abstractNumId w:val="14"/>
  </w:num>
  <w:num w:numId="12" w16cid:durableId="985084866">
    <w:abstractNumId w:val="9"/>
  </w:num>
  <w:num w:numId="13" w16cid:durableId="329333506">
    <w:abstractNumId w:val="16"/>
  </w:num>
  <w:num w:numId="14" w16cid:durableId="757597492">
    <w:abstractNumId w:val="1"/>
  </w:num>
  <w:num w:numId="15" w16cid:durableId="1591692450">
    <w:abstractNumId w:val="20"/>
  </w:num>
  <w:num w:numId="16" w16cid:durableId="1563129463">
    <w:abstractNumId w:val="6"/>
  </w:num>
  <w:num w:numId="17" w16cid:durableId="58216700">
    <w:abstractNumId w:val="2"/>
  </w:num>
  <w:num w:numId="18" w16cid:durableId="1360086462">
    <w:abstractNumId w:val="8"/>
  </w:num>
  <w:num w:numId="19" w16cid:durableId="1501310356">
    <w:abstractNumId w:val="17"/>
  </w:num>
  <w:num w:numId="20" w16cid:durableId="1396244568">
    <w:abstractNumId w:val="15"/>
  </w:num>
  <w:num w:numId="21" w16cid:durableId="1115102343">
    <w:abstractNumId w:val="18"/>
  </w:num>
  <w:num w:numId="22" w16cid:durableId="360664793">
    <w:abstractNumId w:val="0"/>
  </w:num>
  <w:num w:numId="23" w16cid:durableId="695543404">
    <w:abstractNumId w:val="23"/>
  </w:num>
  <w:num w:numId="24" w16cid:durableId="567689574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documentProtection w:edit="forms" w:enforcement="1" w:cryptProviderType="rsaAES" w:cryptAlgorithmClass="hash" w:cryptAlgorithmType="typeAny" w:cryptAlgorithmSid="14" w:cryptSpinCount="100000" w:hash="DiY0R6K2GYz55lEuBin6mHQnjOJPZirXq58CgWCmA9egDAUtan+VOkEalM7XkcdP175u9NJATozuAJR3mZW4DQ==" w:salt="JpuC/hlCLDUQl5GCTbpVpQ==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EE9"/>
    <w:rsid w:val="000066EA"/>
    <w:rsid w:val="0001186B"/>
    <w:rsid w:val="000222B6"/>
    <w:rsid w:val="000229B4"/>
    <w:rsid w:val="0002457D"/>
    <w:rsid w:val="00031227"/>
    <w:rsid w:val="0003483D"/>
    <w:rsid w:val="00042880"/>
    <w:rsid w:val="0004571D"/>
    <w:rsid w:val="00054A12"/>
    <w:rsid w:val="0006314D"/>
    <w:rsid w:val="00065995"/>
    <w:rsid w:val="00076311"/>
    <w:rsid w:val="00083405"/>
    <w:rsid w:val="00087BB5"/>
    <w:rsid w:val="00090D1B"/>
    <w:rsid w:val="000949B8"/>
    <w:rsid w:val="00097A6C"/>
    <w:rsid w:val="00097B36"/>
    <w:rsid w:val="000A0C7F"/>
    <w:rsid w:val="000A4916"/>
    <w:rsid w:val="000A5498"/>
    <w:rsid w:val="000A5534"/>
    <w:rsid w:val="000A7AA8"/>
    <w:rsid w:val="000B1455"/>
    <w:rsid w:val="000C42D4"/>
    <w:rsid w:val="000C6AD9"/>
    <w:rsid w:val="000E2897"/>
    <w:rsid w:val="000F54D1"/>
    <w:rsid w:val="000F6CCE"/>
    <w:rsid w:val="0010109F"/>
    <w:rsid w:val="001040D8"/>
    <w:rsid w:val="00105B1C"/>
    <w:rsid w:val="00111343"/>
    <w:rsid w:val="00123EDF"/>
    <w:rsid w:val="001337D3"/>
    <w:rsid w:val="001347FB"/>
    <w:rsid w:val="00141B6C"/>
    <w:rsid w:val="001456CB"/>
    <w:rsid w:val="00147ECC"/>
    <w:rsid w:val="00151C79"/>
    <w:rsid w:val="001527C7"/>
    <w:rsid w:val="001571ED"/>
    <w:rsid w:val="00167382"/>
    <w:rsid w:val="001718E9"/>
    <w:rsid w:val="00174B1E"/>
    <w:rsid w:val="0017646E"/>
    <w:rsid w:val="001808D0"/>
    <w:rsid w:val="0018659D"/>
    <w:rsid w:val="001872DB"/>
    <w:rsid w:val="001935B8"/>
    <w:rsid w:val="001A6434"/>
    <w:rsid w:val="001B0263"/>
    <w:rsid w:val="001B431D"/>
    <w:rsid w:val="001B7408"/>
    <w:rsid w:val="001C0409"/>
    <w:rsid w:val="001C23F0"/>
    <w:rsid w:val="001C4986"/>
    <w:rsid w:val="001E2A4F"/>
    <w:rsid w:val="001E427A"/>
    <w:rsid w:val="001E5DD7"/>
    <w:rsid w:val="001F48FB"/>
    <w:rsid w:val="001F7C7C"/>
    <w:rsid w:val="00204896"/>
    <w:rsid w:val="0021102A"/>
    <w:rsid w:val="00213ADC"/>
    <w:rsid w:val="002200D6"/>
    <w:rsid w:val="0023063C"/>
    <w:rsid w:val="00232640"/>
    <w:rsid w:val="00232E62"/>
    <w:rsid w:val="002334EF"/>
    <w:rsid w:val="00236117"/>
    <w:rsid w:val="002364A0"/>
    <w:rsid w:val="002474A9"/>
    <w:rsid w:val="00253BE3"/>
    <w:rsid w:val="00255C83"/>
    <w:rsid w:val="00257D3A"/>
    <w:rsid w:val="002602B4"/>
    <w:rsid w:val="00260FFE"/>
    <w:rsid w:val="00262E31"/>
    <w:rsid w:val="00277660"/>
    <w:rsid w:val="002A4C33"/>
    <w:rsid w:val="002A750E"/>
    <w:rsid w:val="002B3006"/>
    <w:rsid w:val="002B7C48"/>
    <w:rsid w:val="002C3CBC"/>
    <w:rsid w:val="002C542D"/>
    <w:rsid w:val="002C650F"/>
    <w:rsid w:val="002D5E81"/>
    <w:rsid w:val="002D71A6"/>
    <w:rsid w:val="002E191E"/>
    <w:rsid w:val="002F3F50"/>
    <w:rsid w:val="002F4212"/>
    <w:rsid w:val="002F4373"/>
    <w:rsid w:val="002F4E61"/>
    <w:rsid w:val="0030142A"/>
    <w:rsid w:val="00302DFB"/>
    <w:rsid w:val="00305C16"/>
    <w:rsid w:val="0030651A"/>
    <w:rsid w:val="003213D6"/>
    <w:rsid w:val="0032173C"/>
    <w:rsid w:val="00323327"/>
    <w:rsid w:val="00324BD1"/>
    <w:rsid w:val="00326797"/>
    <w:rsid w:val="00333F07"/>
    <w:rsid w:val="00335A93"/>
    <w:rsid w:val="003372EC"/>
    <w:rsid w:val="00355871"/>
    <w:rsid w:val="00357259"/>
    <w:rsid w:val="00367E63"/>
    <w:rsid w:val="00375A56"/>
    <w:rsid w:val="00375D82"/>
    <w:rsid w:val="00380829"/>
    <w:rsid w:val="003A31BE"/>
    <w:rsid w:val="003A6224"/>
    <w:rsid w:val="003A6754"/>
    <w:rsid w:val="003B0B9F"/>
    <w:rsid w:val="003B676E"/>
    <w:rsid w:val="003C1100"/>
    <w:rsid w:val="003C2278"/>
    <w:rsid w:val="003C76D7"/>
    <w:rsid w:val="003D3255"/>
    <w:rsid w:val="003E0582"/>
    <w:rsid w:val="003E4DAB"/>
    <w:rsid w:val="003E59C0"/>
    <w:rsid w:val="00412023"/>
    <w:rsid w:val="00412EEB"/>
    <w:rsid w:val="00413CB8"/>
    <w:rsid w:val="00423B1A"/>
    <w:rsid w:val="00427A56"/>
    <w:rsid w:val="00436768"/>
    <w:rsid w:val="00436EE9"/>
    <w:rsid w:val="0044339F"/>
    <w:rsid w:val="004510D6"/>
    <w:rsid w:val="00453688"/>
    <w:rsid w:val="00454B1C"/>
    <w:rsid w:val="00454F84"/>
    <w:rsid w:val="00455417"/>
    <w:rsid w:val="004560EF"/>
    <w:rsid w:val="00461F30"/>
    <w:rsid w:val="0046678C"/>
    <w:rsid w:val="004678D9"/>
    <w:rsid w:val="004731EC"/>
    <w:rsid w:val="0047761E"/>
    <w:rsid w:val="0047768C"/>
    <w:rsid w:val="0048510B"/>
    <w:rsid w:val="00496B22"/>
    <w:rsid w:val="004A096E"/>
    <w:rsid w:val="004A1EEE"/>
    <w:rsid w:val="004A41A4"/>
    <w:rsid w:val="004B1681"/>
    <w:rsid w:val="004B1B7C"/>
    <w:rsid w:val="004B2A2B"/>
    <w:rsid w:val="004B6A87"/>
    <w:rsid w:val="004C4B9E"/>
    <w:rsid w:val="004C66DC"/>
    <w:rsid w:val="004D1FFB"/>
    <w:rsid w:val="004D431E"/>
    <w:rsid w:val="004D7259"/>
    <w:rsid w:val="004E6AD6"/>
    <w:rsid w:val="004F241E"/>
    <w:rsid w:val="004F4506"/>
    <w:rsid w:val="004F5255"/>
    <w:rsid w:val="004F6236"/>
    <w:rsid w:val="005017DA"/>
    <w:rsid w:val="00514820"/>
    <w:rsid w:val="005161E2"/>
    <w:rsid w:val="005263C6"/>
    <w:rsid w:val="0052679F"/>
    <w:rsid w:val="00534099"/>
    <w:rsid w:val="00541718"/>
    <w:rsid w:val="00544A9F"/>
    <w:rsid w:val="0055016B"/>
    <w:rsid w:val="00557EE7"/>
    <w:rsid w:val="005613FD"/>
    <w:rsid w:val="005644E1"/>
    <w:rsid w:val="00574DD9"/>
    <w:rsid w:val="00576D46"/>
    <w:rsid w:val="00581F78"/>
    <w:rsid w:val="00584D6F"/>
    <w:rsid w:val="00586266"/>
    <w:rsid w:val="00591527"/>
    <w:rsid w:val="005A014F"/>
    <w:rsid w:val="005B3018"/>
    <w:rsid w:val="005C5A8C"/>
    <w:rsid w:val="005D05E3"/>
    <w:rsid w:val="005D40D9"/>
    <w:rsid w:val="005E30D3"/>
    <w:rsid w:val="005E7ABF"/>
    <w:rsid w:val="0060309E"/>
    <w:rsid w:val="00604028"/>
    <w:rsid w:val="00605468"/>
    <w:rsid w:val="0063789D"/>
    <w:rsid w:val="00637CF7"/>
    <w:rsid w:val="00644E4E"/>
    <w:rsid w:val="006529DA"/>
    <w:rsid w:val="00653F34"/>
    <w:rsid w:val="0065642E"/>
    <w:rsid w:val="00660531"/>
    <w:rsid w:val="006608CF"/>
    <w:rsid w:val="006662AA"/>
    <w:rsid w:val="00670B0D"/>
    <w:rsid w:val="00672725"/>
    <w:rsid w:val="00677B6D"/>
    <w:rsid w:val="00681D6F"/>
    <w:rsid w:val="006833C6"/>
    <w:rsid w:val="0068361E"/>
    <w:rsid w:val="00692EDB"/>
    <w:rsid w:val="00693084"/>
    <w:rsid w:val="00693396"/>
    <w:rsid w:val="006A079D"/>
    <w:rsid w:val="006A4228"/>
    <w:rsid w:val="006A72F6"/>
    <w:rsid w:val="006A78A6"/>
    <w:rsid w:val="006B495C"/>
    <w:rsid w:val="006B5DE6"/>
    <w:rsid w:val="006C41CC"/>
    <w:rsid w:val="006C535B"/>
    <w:rsid w:val="006C5968"/>
    <w:rsid w:val="006C6B2F"/>
    <w:rsid w:val="006D2981"/>
    <w:rsid w:val="006D321E"/>
    <w:rsid w:val="006D412E"/>
    <w:rsid w:val="006D59BC"/>
    <w:rsid w:val="006D675E"/>
    <w:rsid w:val="006D6F78"/>
    <w:rsid w:val="006D746F"/>
    <w:rsid w:val="006D7D13"/>
    <w:rsid w:val="006E09D7"/>
    <w:rsid w:val="006E7698"/>
    <w:rsid w:val="006F4D9D"/>
    <w:rsid w:val="00700E11"/>
    <w:rsid w:val="00710CD7"/>
    <w:rsid w:val="00712694"/>
    <w:rsid w:val="00713604"/>
    <w:rsid w:val="00726AAF"/>
    <w:rsid w:val="00747145"/>
    <w:rsid w:val="00753057"/>
    <w:rsid w:val="00761C93"/>
    <w:rsid w:val="00763590"/>
    <w:rsid w:val="00767A19"/>
    <w:rsid w:val="00770755"/>
    <w:rsid w:val="00783CF4"/>
    <w:rsid w:val="00793B7A"/>
    <w:rsid w:val="00797446"/>
    <w:rsid w:val="007A0560"/>
    <w:rsid w:val="007A465F"/>
    <w:rsid w:val="007A62FF"/>
    <w:rsid w:val="007B21FE"/>
    <w:rsid w:val="007B3A72"/>
    <w:rsid w:val="007B4574"/>
    <w:rsid w:val="007B604B"/>
    <w:rsid w:val="007C0678"/>
    <w:rsid w:val="007D2048"/>
    <w:rsid w:val="007D7FA9"/>
    <w:rsid w:val="007E136A"/>
    <w:rsid w:val="007E2B32"/>
    <w:rsid w:val="007E596F"/>
    <w:rsid w:val="007F6F94"/>
    <w:rsid w:val="008024E0"/>
    <w:rsid w:val="0080519C"/>
    <w:rsid w:val="0083141E"/>
    <w:rsid w:val="00833234"/>
    <w:rsid w:val="008353DD"/>
    <w:rsid w:val="008405A1"/>
    <w:rsid w:val="00840D6B"/>
    <w:rsid w:val="0084595E"/>
    <w:rsid w:val="00847CDA"/>
    <w:rsid w:val="00851340"/>
    <w:rsid w:val="00855F07"/>
    <w:rsid w:val="0086053D"/>
    <w:rsid w:val="008704F3"/>
    <w:rsid w:val="00872431"/>
    <w:rsid w:val="008755B0"/>
    <w:rsid w:val="008766A6"/>
    <w:rsid w:val="00877202"/>
    <w:rsid w:val="00887105"/>
    <w:rsid w:val="008944CD"/>
    <w:rsid w:val="008A42DA"/>
    <w:rsid w:val="008B3860"/>
    <w:rsid w:val="008C241A"/>
    <w:rsid w:val="008D226F"/>
    <w:rsid w:val="008D3334"/>
    <w:rsid w:val="008E45A3"/>
    <w:rsid w:val="008E4FF4"/>
    <w:rsid w:val="008F1064"/>
    <w:rsid w:val="008F1615"/>
    <w:rsid w:val="008F402C"/>
    <w:rsid w:val="008F4175"/>
    <w:rsid w:val="008F4D9E"/>
    <w:rsid w:val="00903861"/>
    <w:rsid w:val="00904662"/>
    <w:rsid w:val="0091751D"/>
    <w:rsid w:val="00917959"/>
    <w:rsid w:val="00924243"/>
    <w:rsid w:val="00924A05"/>
    <w:rsid w:val="00930E57"/>
    <w:rsid w:val="009364C7"/>
    <w:rsid w:val="00940726"/>
    <w:rsid w:val="00946FA6"/>
    <w:rsid w:val="00947960"/>
    <w:rsid w:val="00950887"/>
    <w:rsid w:val="00954F45"/>
    <w:rsid w:val="00960330"/>
    <w:rsid w:val="00965370"/>
    <w:rsid w:val="0097175E"/>
    <w:rsid w:val="00972466"/>
    <w:rsid w:val="0098428F"/>
    <w:rsid w:val="00984514"/>
    <w:rsid w:val="0098762E"/>
    <w:rsid w:val="00992698"/>
    <w:rsid w:val="00996CBE"/>
    <w:rsid w:val="009A7C9A"/>
    <w:rsid w:val="009B0BDF"/>
    <w:rsid w:val="009B5DC4"/>
    <w:rsid w:val="009B5EA8"/>
    <w:rsid w:val="009E16CA"/>
    <w:rsid w:val="009E458E"/>
    <w:rsid w:val="009E4696"/>
    <w:rsid w:val="009E4BFF"/>
    <w:rsid w:val="009E7B39"/>
    <w:rsid w:val="009F1C98"/>
    <w:rsid w:val="009F50D2"/>
    <w:rsid w:val="009F5C6E"/>
    <w:rsid w:val="009F6DB1"/>
    <w:rsid w:val="00A178FD"/>
    <w:rsid w:val="00A25366"/>
    <w:rsid w:val="00A27165"/>
    <w:rsid w:val="00A31EB4"/>
    <w:rsid w:val="00A41460"/>
    <w:rsid w:val="00A467D9"/>
    <w:rsid w:val="00A51EED"/>
    <w:rsid w:val="00A5590A"/>
    <w:rsid w:val="00A60513"/>
    <w:rsid w:val="00A6230D"/>
    <w:rsid w:val="00A70F90"/>
    <w:rsid w:val="00A71BB4"/>
    <w:rsid w:val="00A76455"/>
    <w:rsid w:val="00A776BA"/>
    <w:rsid w:val="00A86066"/>
    <w:rsid w:val="00A923EF"/>
    <w:rsid w:val="00A973DC"/>
    <w:rsid w:val="00A97B5B"/>
    <w:rsid w:val="00AA7CD3"/>
    <w:rsid w:val="00AB1E59"/>
    <w:rsid w:val="00AC2D3A"/>
    <w:rsid w:val="00AC3FF5"/>
    <w:rsid w:val="00AD0AEF"/>
    <w:rsid w:val="00AD27C1"/>
    <w:rsid w:val="00AD293F"/>
    <w:rsid w:val="00AD3847"/>
    <w:rsid w:val="00AD7008"/>
    <w:rsid w:val="00AE4851"/>
    <w:rsid w:val="00B0430B"/>
    <w:rsid w:val="00B04338"/>
    <w:rsid w:val="00B148AE"/>
    <w:rsid w:val="00B15F00"/>
    <w:rsid w:val="00B22B5B"/>
    <w:rsid w:val="00B24A8F"/>
    <w:rsid w:val="00B31098"/>
    <w:rsid w:val="00B33086"/>
    <w:rsid w:val="00B3500C"/>
    <w:rsid w:val="00B46A40"/>
    <w:rsid w:val="00B53C15"/>
    <w:rsid w:val="00B60134"/>
    <w:rsid w:val="00B60B5F"/>
    <w:rsid w:val="00B61A62"/>
    <w:rsid w:val="00B649E4"/>
    <w:rsid w:val="00B64F37"/>
    <w:rsid w:val="00B9186A"/>
    <w:rsid w:val="00BA2677"/>
    <w:rsid w:val="00BA4C07"/>
    <w:rsid w:val="00BB1E00"/>
    <w:rsid w:val="00BB5A39"/>
    <w:rsid w:val="00BC7C98"/>
    <w:rsid w:val="00BD020C"/>
    <w:rsid w:val="00BD0BF9"/>
    <w:rsid w:val="00BE271D"/>
    <w:rsid w:val="00BE592E"/>
    <w:rsid w:val="00BE7DD2"/>
    <w:rsid w:val="00BF48DC"/>
    <w:rsid w:val="00C124ED"/>
    <w:rsid w:val="00C177E6"/>
    <w:rsid w:val="00C20599"/>
    <w:rsid w:val="00C2624E"/>
    <w:rsid w:val="00C2688B"/>
    <w:rsid w:val="00C37B85"/>
    <w:rsid w:val="00C410B3"/>
    <w:rsid w:val="00C42C93"/>
    <w:rsid w:val="00C43AD8"/>
    <w:rsid w:val="00C46E0C"/>
    <w:rsid w:val="00C479AD"/>
    <w:rsid w:val="00C57E3F"/>
    <w:rsid w:val="00C60CD4"/>
    <w:rsid w:val="00C61B65"/>
    <w:rsid w:val="00C67B13"/>
    <w:rsid w:val="00CA1ACA"/>
    <w:rsid w:val="00CA1E6E"/>
    <w:rsid w:val="00CA3231"/>
    <w:rsid w:val="00CA3854"/>
    <w:rsid w:val="00CA39BB"/>
    <w:rsid w:val="00CA48BF"/>
    <w:rsid w:val="00CA5C92"/>
    <w:rsid w:val="00CC2FB5"/>
    <w:rsid w:val="00CC581F"/>
    <w:rsid w:val="00CC79C8"/>
    <w:rsid w:val="00CE03D0"/>
    <w:rsid w:val="00CE12A1"/>
    <w:rsid w:val="00CE792D"/>
    <w:rsid w:val="00CF049D"/>
    <w:rsid w:val="00CF0D67"/>
    <w:rsid w:val="00CF2BAE"/>
    <w:rsid w:val="00CF5A39"/>
    <w:rsid w:val="00D02E24"/>
    <w:rsid w:val="00D07C00"/>
    <w:rsid w:val="00D3049A"/>
    <w:rsid w:val="00D41D5B"/>
    <w:rsid w:val="00D45057"/>
    <w:rsid w:val="00D4711A"/>
    <w:rsid w:val="00D50A92"/>
    <w:rsid w:val="00D50D49"/>
    <w:rsid w:val="00D54524"/>
    <w:rsid w:val="00D61D06"/>
    <w:rsid w:val="00D66B26"/>
    <w:rsid w:val="00D71E20"/>
    <w:rsid w:val="00D76060"/>
    <w:rsid w:val="00D819BC"/>
    <w:rsid w:val="00D84638"/>
    <w:rsid w:val="00DA06A7"/>
    <w:rsid w:val="00DA491A"/>
    <w:rsid w:val="00DB0EA8"/>
    <w:rsid w:val="00DB3B63"/>
    <w:rsid w:val="00DB50CB"/>
    <w:rsid w:val="00DC192B"/>
    <w:rsid w:val="00DC304F"/>
    <w:rsid w:val="00DC7854"/>
    <w:rsid w:val="00DD5763"/>
    <w:rsid w:val="00DD62F8"/>
    <w:rsid w:val="00DE447A"/>
    <w:rsid w:val="00DF1C59"/>
    <w:rsid w:val="00DF5B09"/>
    <w:rsid w:val="00E024FB"/>
    <w:rsid w:val="00E07128"/>
    <w:rsid w:val="00E12278"/>
    <w:rsid w:val="00E13B2B"/>
    <w:rsid w:val="00E1435C"/>
    <w:rsid w:val="00E17C78"/>
    <w:rsid w:val="00E21366"/>
    <w:rsid w:val="00E304F8"/>
    <w:rsid w:val="00E33231"/>
    <w:rsid w:val="00E41D07"/>
    <w:rsid w:val="00E472DD"/>
    <w:rsid w:val="00E50767"/>
    <w:rsid w:val="00E52D67"/>
    <w:rsid w:val="00E563ED"/>
    <w:rsid w:val="00E621CA"/>
    <w:rsid w:val="00E6342C"/>
    <w:rsid w:val="00E75690"/>
    <w:rsid w:val="00E77175"/>
    <w:rsid w:val="00E807B8"/>
    <w:rsid w:val="00E84A60"/>
    <w:rsid w:val="00E85AB5"/>
    <w:rsid w:val="00E8643E"/>
    <w:rsid w:val="00E96E73"/>
    <w:rsid w:val="00EA192A"/>
    <w:rsid w:val="00EA4B16"/>
    <w:rsid w:val="00EB7665"/>
    <w:rsid w:val="00EC16E6"/>
    <w:rsid w:val="00EC4653"/>
    <w:rsid w:val="00EE6E4E"/>
    <w:rsid w:val="00EF3E1D"/>
    <w:rsid w:val="00EF5FB2"/>
    <w:rsid w:val="00EF7966"/>
    <w:rsid w:val="00F00AB8"/>
    <w:rsid w:val="00F05968"/>
    <w:rsid w:val="00F05F78"/>
    <w:rsid w:val="00F12BC6"/>
    <w:rsid w:val="00F176D8"/>
    <w:rsid w:val="00F1778C"/>
    <w:rsid w:val="00F306C6"/>
    <w:rsid w:val="00F34139"/>
    <w:rsid w:val="00F376FA"/>
    <w:rsid w:val="00F47A52"/>
    <w:rsid w:val="00F60E01"/>
    <w:rsid w:val="00F6307D"/>
    <w:rsid w:val="00F752ED"/>
    <w:rsid w:val="00F834E4"/>
    <w:rsid w:val="00F83DCE"/>
    <w:rsid w:val="00F84DC2"/>
    <w:rsid w:val="00F97741"/>
    <w:rsid w:val="00FA1E46"/>
    <w:rsid w:val="00FA39B6"/>
    <w:rsid w:val="00FB5F3A"/>
    <w:rsid w:val="00FC233A"/>
    <w:rsid w:val="00FD2E36"/>
    <w:rsid w:val="00FD34F4"/>
    <w:rsid w:val="00FE3B8C"/>
    <w:rsid w:val="00FE5FEB"/>
    <w:rsid w:val="00FF038C"/>
    <w:rsid w:val="00FF1296"/>
    <w:rsid w:val="04EC554F"/>
    <w:rsid w:val="0EA729D5"/>
    <w:rsid w:val="17E8B600"/>
    <w:rsid w:val="1DB231D3"/>
    <w:rsid w:val="20C4DF0D"/>
    <w:rsid w:val="22A917E4"/>
    <w:rsid w:val="5F29207F"/>
    <w:rsid w:val="6A0C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76CBCB"/>
  <w15:chartTrackingRefBased/>
  <w15:docId w15:val="{DDF10E14-B4AF-49A3-ADD1-CE0476B9B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Fließtext"/>
    <w:qFormat/>
    <w:rsid w:val="001B431D"/>
    <w:pPr>
      <w:spacing w:after="190" w:line="260" w:lineRule="exact"/>
    </w:pPr>
    <w:rPr>
      <w:spacing w:val="8"/>
      <w:sz w:val="19"/>
    </w:rPr>
  </w:style>
  <w:style w:type="paragraph" w:styleId="berschrift1">
    <w:name w:val="heading 1"/>
    <w:next w:val="Standard"/>
    <w:link w:val="berschrift1Zchn"/>
    <w:uiPriority w:val="9"/>
    <w:qFormat/>
    <w:rsid w:val="0091751D"/>
    <w:pPr>
      <w:keepNext/>
      <w:keepLines/>
      <w:numPr>
        <w:numId w:val="1"/>
      </w:numPr>
      <w:spacing w:before="700" w:after="190" w:line="330" w:lineRule="exact"/>
      <w:contextualSpacing/>
      <w:outlineLvl w:val="0"/>
    </w:pPr>
    <w:rPr>
      <w:rFonts w:ascii="Arial Narrow" w:eastAsiaTheme="majorEastAsia" w:hAnsi="Arial Narrow" w:cstheme="majorBidi"/>
      <w:b/>
      <w:caps/>
      <w:spacing w:val="-4"/>
      <w:sz w:val="28"/>
      <w:szCs w:val="32"/>
    </w:rPr>
  </w:style>
  <w:style w:type="paragraph" w:styleId="berschrift2">
    <w:name w:val="heading 2"/>
    <w:aliases w:val="2. Überschrift"/>
    <w:basedOn w:val="Standard"/>
    <w:next w:val="Standard"/>
    <w:link w:val="berschrift2Zchn"/>
    <w:autoRedefine/>
    <w:uiPriority w:val="9"/>
    <w:unhideWhenUsed/>
    <w:qFormat/>
    <w:rsid w:val="0021102A"/>
    <w:pPr>
      <w:keepNext/>
      <w:keepLines/>
      <w:numPr>
        <w:ilvl w:val="1"/>
        <w:numId w:val="1"/>
      </w:numPr>
      <w:spacing w:before="600"/>
      <w:contextualSpacing/>
      <w:outlineLvl w:val="1"/>
    </w:pPr>
    <w:rPr>
      <w:rFonts w:ascii="Arial Narrow" w:eastAsiaTheme="majorEastAsia" w:hAnsi="Arial Narrow" w:cstheme="majorBidi"/>
      <w:b/>
      <w:caps/>
      <w:noProof/>
      <w:spacing w:val="-4"/>
      <w:sz w:val="24"/>
      <w:szCs w:val="26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8F402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7C0F2D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1751D"/>
    <w:rPr>
      <w:rFonts w:ascii="Arial Narrow" w:eastAsiaTheme="majorEastAsia" w:hAnsi="Arial Narrow" w:cstheme="majorBidi"/>
      <w:b/>
      <w:caps/>
      <w:spacing w:val="-4"/>
      <w:sz w:val="28"/>
      <w:szCs w:val="32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9"/>
    <w:rsid w:val="0021102A"/>
    <w:rPr>
      <w:rFonts w:ascii="Arial Narrow" w:eastAsiaTheme="majorEastAsia" w:hAnsi="Arial Narrow" w:cstheme="majorBidi"/>
      <w:b/>
      <w:caps/>
      <w:noProof/>
      <w:spacing w:val="-4"/>
      <w:sz w:val="24"/>
      <w:szCs w:val="26"/>
      <w:lang w:eastAsia="de-DE"/>
    </w:rPr>
  </w:style>
  <w:style w:type="paragraph" w:customStyle="1" w:styleId="UnterberschriftZwischenberschrift">
    <w:name w:val="Unterüberschrift/Zwischenüberschrift"/>
    <w:basedOn w:val="Standard"/>
    <w:next w:val="Standard"/>
    <w:link w:val="UnterberschriftZwischenberschriftZchn"/>
    <w:autoRedefine/>
    <w:qFormat/>
    <w:rsid w:val="0091751D"/>
    <w:pPr>
      <w:spacing w:after="0" w:line="410" w:lineRule="exact"/>
    </w:pPr>
    <w:rPr>
      <w:rFonts w:ascii="Arial Narrow" w:hAnsi="Arial Narrow" w:cs="ArialMT"/>
      <w:b/>
      <w:color w:val="00A096" w:themeColor="accent3"/>
      <w:spacing w:val="-4"/>
      <w:sz w:val="36"/>
      <w:szCs w:val="19"/>
      <w:lang w:eastAsia="de-DE"/>
    </w:rPr>
  </w:style>
  <w:style w:type="paragraph" w:styleId="Titel">
    <w:name w:val="Title"/>
    <w:aliases w:val="Einleitung"/>
    <w:next w:val="Standard"/>
    <w:link w:val="TitelZchn"/>
    <w:uiPriority w:val="10"/>
    <w:qFormat/>
    <w:rsid w:val="009F50D2"/>
    <w:pPr>
      <w:spacing w:before="420" w:after="210" w:line="300" w:lineRule="exact"/>
      <w:contextualSpacing/>
    </w:pPr>
    <w:rPr>
      <w:rFonts w:eastAsiaTheme="majorEastAsia" w:cstheme="majorBidi"/>
      <w:b/>
      <w:spacing w:val="4"/>
      <w:kern w:val="28"/>
      <w:sz w:val="21"/>
      <w:szCs w:val="5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F402C"/>
    <w:rPr>
      <w:rFonts w:asciiTheme="majorHAnsi" w:eastAsiaTheme="majorEastAsia" w:hAnsiTheme="majorHAnsi" w:cstheme="majorBidi"/>
      <w:b/>
      <w:color w:val="7C0F2D" w:themeColor="accent1" w:themeShade="7F"/>
      <w:sz w:val="24"/>
      <w:szCs w:val="24"/>
    </w:rPr>
  </w:style>
  <w:style w:type="character" w:customStyle="1" w:styleId="UnterberschriftZwischenberschriftZchn">
    <w:name w:val="Unterüberschrift/Zwischenüberschrift Zchn"/>
    <w:basedOn w:val="Absatz-Standardschriftart"/>
    <w:link w:val="UnterberschriftZwischenberschrift"/>
    <w:rsid w:val="0091751D"/>
    <w:rPr>
      <w:rFonts w:ascii="Arial Narrow" w:hAnsi="Arial Narrow" w:cs="ArialMT"/>
      <w:b/>
      <w:color w:val="00A096" w:themeColor="accent3"/>
      <w:spacing w:val="-4"/>
      <w:sz w:val="36"/>
      <w:szCs w:val="19"/>
      <w:lang w:eastAsia="de-DE"/>
    </w:rPr>
  </w:style>
  <w:style w:type="character" w:customStyle="1" w:styleId="TitelZchn">
    <w:name w:val="Titel Zchn"/>
    <w:aliases w:val="Einleitung Zchn"/>
    <w:basedOn w:val="Absatz-Standardschriftart"/>
    <w:link w:val="Titel"/>
    <w:uiPriority w:val="10"/>
    <w:rsid w:val="009F50D2"/>
    <w:rPr>
      <w:rFonts w:eastAsiaTheme="majorEastAsia" w:cstheme="majorBidi"/>
      <w:b/>
      <w:spacing w:val="4"/>
      <w:kern w:val="28"/>
      <w:sz w:val="21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E62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21CA"/>
    <w:rPr>
      <w:rFonts w:ascii="DIN 2014" w:hAnsi="DIN 2014"/>
      <w:b/>
      <w:sz w:val="19"/>
    </w:rPr>
  </w:style>
  <w:style w:type="paragraph" w:styleId="Fuzeile">
    <w:name w:val="footer"/>
    <w:basedOn w:val="Standard"/>
    <w:link w:val="FuzeileZchn"/>
    <w:uiPriority w:val="99"/>
    <w:unhideWhenUsed/>
    <w:rsid w:val="00E62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21CA"/>
    <w:rPr>
      <w:rFonts w:ascii="DIN 2014" w:hAnsi="DIN 2014"/>
      <w:b/>
      <w:sz w:val="19"/>
    </w:rPr>
  </w:style>
  <w:style w:type="paragraph" w:customStyle="1" w:styleId="AbsenderAdressfelder">
    <w:name w:val="Absender Adressfelder"/>
    <w:basedOn w:val="Standard"/>
    <w:link w:val="AbsenderAdressfelderZchn"/>
    <w:autoRedefine/>
    <w:rsid w:val="00174B1E"/>
    <w:pPr>
      <w:spacing w:after="140" w:line="240" w:lineRule="auto"/>
      <w:jc w:val="center"/>
    </w:pPr>
    <w:rPr>
      <w:sz w:val="14"/>
    </w:rPr>
  </w:style>
  <w:style w:type="paragraph" w:customStyle="1" w:styleId="EmpfngerAdressfeld">
    <w:name w:val="Empfänger Adressfeld"/>
    <w:basedOn w:val="AbsenderAdressfelder"/>
    <w:link w:val="EmpfngerAdressfeldZchn"/>
    <w:rsid w:val="00F83DCE"/>
    <w:rPr>
      <w:sz w:val="17"/>
    </w:rPr>
  </w:style>
  <w:style w:type="character" w:customStyle="1" w:styleId="AbsenderAdressfelderZchn">
    <w:name w:val="Absender Adressfelder Zchn"/>
    <w:basedOn w:val="Absatz-Standardschriftart"/>
    <w:link w:val="AbsenderAdressfelder"/>
    <w:rsid w:val="00174B1E"/>
    <w:rPr>
      <w:rFonts w:ascii="ArialMT" w:hAnsi="ArialMT"/>
      <w:b/>
      <w:sz w:val="14"/>
    </w:rPr>
  </w:style>
  <w:style w:type="character" w:styleId="Hyperlink">
    <w:name w:val="Hyperlink"/>
    <w:basedOn w:val="Absatz-Standardschriftart"/>
    <w:uiPriority w:val="99"/>
    <w:unhideWhenUsed/>
    <w:rsid w:val="00F83DCE"/>
    <w:rPr>
      <w:color w:val="5F5F5F" w:themeColor="hyperlink"/>
      <w:u w:val="single"/>
    </w:rPr>
  </w:style>
  <w:style w:type="character" w:customStyle="1" w:styleId="EmpfngerAdressfeldZchn">
    <w:name w:val="Empfänger Adressfeld Zchn"/>
    <w:basedOn w:val="AbsenderAdressfelderZchn"/>
    <w:link w:val="EmpfngerAdressfeld"/>
    <w:rsid w:val="00F83DCE"/>
    <w:rPr>
      <w:rFonts w:asciiTheme="minorHAnsi" w:hAnsiTheme="minorHAnsi"/>
      <w:b/>
      <w:sz w:val="17"/>
    </w:rPr>
  </w:style>
  <w:style w:type="paragraph" w:styleId="Listenabsatz">
    <w:name w:val="List Paragraph"/>
    <w:basedOn w:val="Standard"/>
    <w:uiPriority w:val="34"/>
    <w:qFormat/>
    <w:rsid w:val="002602B4"/>
    <w:pPr>
      <w:ind w:left="720"/>
      <w:contextualSpacing/>
    </w:pPr>
  </w:style>
  <w:style w:type="paragraph" w:customStyle="1" w:styleId="Titelzeile">
    <w:name w:val="Titelzeile"/>
    <w:link w:val="TitelzeileZchn"/>
    <w:qFormat/>
    <w:rsid w:val="007B4574"/>
    <w:pPr>
      <w:spacing w:before="3000" w:after="0" w:line="690" w:lineRule="exact"/>
    </w:pPr>
    <w:rPr>
      <w:rFonts w:ascii="Arial Narrow" w:eastAsiaTheme="majorEastAsia" w:hAnsi="Arial Narrow" w:cstheme="majorBidi"/>
      <w:b/>
      <w:caps/>
      <w:noProof/>
      <w:spacing w:val="-4"/>
      <w:sz w:val="64"/>
      <w:szCs w:val="26"/>
      <w:lang w:eastAsia="de-DE"/>
    </w:rPr>
  </w:style>
  <w:style w:type="character" w:customStyle="1" w:styleId="TitelzeileZchn">
    <w:name w:val="Titelzeile Zchn"/>
    <w:basedOn w:val="berschrift2Zchn"/>
    <w:link w:val="Titelzeile"/>
    <w:rsid w:val="007B4574"/>
    <w:rPr>
      <w:rFonts w:ascii="Arial Narrow" w:eastAsiaTheme="majorEastAsia" w:hAnsi="Arial Narrow" w:cstheme="majorBidi"/>
      <w:b/>
      <w:caps/>
      <w:noProof/>
      <w:spacing w:val="-4"/>
      <w:sz w:val="64"/>
      <w:szCs w:val="26"/>
      <w:lang w:eastAsia="de-DE"/>
    </w:rPr>
  </w:style>
  <w:style w:type="paragraph" w:customStyle="1" w:styleId="Untertitelzeile">
    <w:name w:val="Untertitelzeile"/>
    <w:link w:val="UntertitelzeileZchn"/>
    <w:qFormat/>
    <w:rsid w:val="00514820"/>
    <w:pPr>
      <w:spacing w:after="0" w:line="410" w:lineRule="exact"/>
    </w:pPr>
    <w:rPr>
      <w:rFonts w:ascii="Arial Narrow" w:eastAsiaTheme="majorEastAsia" w:hAnsi="Arial Narrow" w:cs="ArialMT"/>
      <w:b/>
      <w:noProof/>
      <w:color w:val="00A096" w:themeColor="accent3"/>
      <w:spacing w:val="-4"/>
      <w:sz w:val="36"/>
      <w:szCs w:val="19"/>
      <w:lang w:val="en-US" w:eastAsia="de-DE"/>
    </w:rPr>
  </w:style>
  <w:style w:type="character" w:customStyle="1" w:styleId="UntertitelzeileZchn">
    <w:name w:val="Untertitelzeile Zchn"/>
    <w:basedOn w:val="TitelzeileZchn"/>
    <w:link w:val="Untertitelzeile"/>
    <w:rsid w:val="00514820"/>
    <w:rPr>
      <w:rFonts w:ascii="Arial Narrow" w:eastAsiaTheme="majorEastAsia" w:hAnsi="Arial Narrow" w:cs="ArialMT"/>
      <w:b/>
      <w:caps w:val="0"/>
      <w:noProof/>
      <w:color w:val="00A096" w:themeColor="accent3"/>
      <w:spacing w:val="-4"/>
      <w:sz w:val="36"/>
      <w:szCs w:val="19"/>
      <w:lang w:val="en-US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1482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14820"/>
    <w:pPr>
      <w:spacing w:after="160" w:line="240" w:lineRule="auto"/>
    </w:pPr>
    <w:rPr>
      <w:spacing w:val="0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14820"/>
    <w:rPr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14820"/>
    <w:pPr>
      <w:spacing w:after="0" w:line="240" w:lineRule="auto"/>
    </w:pPr>
    <w:rPr>
      <w:spacing w:val="0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14820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14820"/>
    <w:rPr>
      <w:vertAlign w:val="superscript"/>
    </w:rPr>
  </w:style>
  <w:style w:type="character" w:customStyle="1" w:styleId="normaltextrun">
    <w:name w:val="normaltextrun"/>
    <w:basedOn w:val="Absatz-Standardschriftart"/>
    <w:rsid w:val="00514820"/>
  </w:style>
  <w:style w:type="character" w:customStyle="1" w:styleId="eop">
    <w:name w:val="eop"/>
    <w:basedOn w:val="Absatz-Standardschriftart"/>
    <w:rsid w:val="0051482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148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14820"/>
    <w:rPr>
      <w:rFonts w:ascii="Segoe UI" w:hAnsi="Segoe UI" w:cs="Segoe UI"/>
      <w:spacing w:val="4"/>
      <w:sz w:val="18"/>
      <w:szCs w:val="18"/>
    </w:rPr>
  </w:style>
  <w:style w:type="table" w:styleId="Tabellenraster">
    <w:name w:val="Table Grid"/>
    <w:basedOn w:val="NormaleTabelle"/>
    <w:uiPriority w:val="39"/>
    <w:rsid w:val="004A4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DC7854"/>
    <w:rPr>
      <w:color w:val="80808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41D07"/>
    <w:pPr>
      <w:spacing w:after="190"/>
    </w:pPr>
    <w:rPr>
      <w:b/>
      <w:bCs/>
      <w:spacing w:val="4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41D07"/>
    <w:rPr>
      <w:b/>
      <w:bCs/>
      <w:spacing w:val="4"/>
      <w:sz w:val="20"/>
      <w:szCs w:val="20"/>
    </w:rPr>
  </w:style>
  <w:style w:type="paragraph" w:styleId="berarbeitung">
    <w:name w:val="Revision"/>
    <w:hidden/>
    <w:uiPriority w:val="99"/>
    <w:semiHidden/>
    <w:rsid w:val="003A6754"/>
    <w:pPr>
      <w:spacing w:after="0" w:line="240" w:lineRule="auto"/>
    </w:pPr>
    <w:rPr>
      <w:spacing w:val="4"/>
      <w:sz w:val="19"/>
    </w:rPr>
  </w:style>
  <w:style w:type="paragraph" w:styleId="StandardWeb">
    <w:name w:val="Normal (Web)"/>
    <w:basedOn w:val="Standard"/>
    <w:uiPriority w:val="99"/>
    <w:semiHidden/>
    <w:unhideWhenUsed/>
    <w:rsid w:val="00A27165"/>
    <w:rPr>
      <w:rFonts w:ascii="Times New Roman" w:hAnsi="Times New Roman" w:cs="Times New Roman"/>
      <w:sz w:val="24"/>
      <w:szCs w:val="24"/>
    </w:rPr>
  </w:style>
  <w:style w:type="character" w:styleId="Erwhnung">
    <w:name w:val="Mention"/>
    <w:basedOn w:val="Absatz-Standardschriftart"/>
    <w:uiPriority w:val="99"/>
    <w:unhideWhenUsed/>
    <w:rsid w:val="00DA491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lfmnrw.sharepoint.com/sites/LFM-Templates/Templates/%5bVergabe%5d%20-%20Leistungsbeschreibun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8FD23E5C6EF42B0831996854E19AD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81F3CD-7903-4235-A810-18A0CA4E16B8}"/>
      </w:docPartPr>
      <w:docPartBody>
        <w:p w:rsidR="008F4D9E" w:rsidRDefault="008F4D9E">
          <w:pPr>
            <w:pStyle w:val="58FD23E5C6EF42B0831996854E19AD6E"/>
          </w:pPr>
          <w:r w:rsidRPr="000957B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2014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IN OT Cond">
    <w:altName w:val="Calibri"/>
    <w:panose1 w:val="00000000000000000000"/>
    <w:charset w:val="00"/>
    <w:family w:val="roman"/>
    <w:notTrueType/>
    <w:pitch w:val="default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D9E"/>
    <w:rsid w:val="001056E4"/>
    <w:rsid w:val="00204896"/>
    <w:rsid w:val="00313E48"/>
    <w:rsid w:val="005916C6"/>
    <w:rsid w:val="00681D6F"/>
    <w:rsid w:val="00710625"/>
    <w:rsid w:val="008704F3"/>
    <w:rsid w:val="008B3860"/>
    <w:rsid w:val="008F4D9E"/>
    <w:rsid w:val="009A0FA2"/>
    <w:rsid w:val="00A6230D"/>
    <w:rsid w:val="00BD0BF9"/>
    <w:rsid w:val="00C60CD4"/>
    <w:rsid w:val="00E52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58FD23E5C6EF42B0831996854E19AD6E">
    <w:name w:val="58FD23E5C6EF42B0831996854E19AD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Landesanstalt für Medien NRW">
      <a:dk1>
        <a:srgbClr val="000000"/>
      </a:dk1>
      <a:lt1>
        <a:srgbClr val="FFFFFF"/>
      </a:lt1>
      <a:dk2>
        <a:srgbClr val="000000"/>
      </a:dk2>
      <a:lt2>
        <a:srgbClr val="F8F8F8"/>
      </a:lt2>
      <a:accent1>
        <a:srgbClr val="E63264"/>
      </a:accent1>
      <a:accent2>
        <a:srgbClr val="73B959"/>
      </a:accent2>
      <a:accent3>
        <a:srgbClr val="00A096"/>
      </a:accent3>
      <a:accent4>
        <a:srgbClr val="EB6E87"/>
      </a:accent4>
      <a:accent5>
        <a:srgbClr val="00737D"/>
      </a:accent5>
      <a:accent6>
        <a:srgbClr val="000000"/>
      </a:accent6>
      <a:hlink>
        <a:srgbClr val="5F5F5F"/>
      </a:hlink>
      <a:folHlink>
        <a:srgbClr val="919191"/>
      </a:folHlink>
    </a:clrScheme>
    <a:fontScheme name="Landesanstalt für Medien NRW">
      <a:majorFont>
        <a:latin typeface="DIN OT Cond"/>
        <a:ea typeface=""/>
        <a:cs typeface=""/>
      </a:majorFont>
      <a:minorFont>
        <a:latin typeface="DIN 2014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906726-f604-4941-8014-7f3ab2ff7bcd">
      <Terms xmlns="http://schemas.microsoft.com/office/infopath/2007/PartnerControls"/>
    </lcf76f155ced4ddcb4097134ff3c332f>
    <TaxCatchAll xmlns="15c65617-10ff-4991-9b8f-9e4be3e7751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97C3F58771824F9438DC2D21560ED0" ma:contentTypeVersion="15" ma:contentTypeDescription="Ein neues Dokument erstellen." ma:contentTypeScope="" ma:versionID="cdd6261dfc029c3dd5521df542cd1067">
  <xsd:schema xmlns:xsd="http://www.w3.org/2001/XMLSchema" xmlns:xs="http://www.w3.org/2001/XMLSchema" xmlns:p="http://schemas.microsoft.com/office/2006/metadata/properties" xmlns:ns2="15c65617-10ff-4991-9b8f-9e4be3e77517" xmlns:ns3="45906726-f604-4941-8014-7f3ab2ff7bcd" targetNamespace="http://schemas.microsoft.com/office/2006/metadata/properties" ma:root="true" ma:fieldsID="1ed22aa0cfea3620ffba9ee4f7b19048" ns2:_="" ns3:_="">
    <xsd:import namespace="15c65617-10ff-4991-9b8f-9e4be3e77517"/>
    <xsd:import namespace="45906726-f604-4941-8014-7f3ab2ff7bc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65617-10ff-4991-9b8f-9e4be3e775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cbfed60-23e7-449b-9bfc-784a518ac322}" ma:internalName="TaxCatchAll" ma:showField="CatchAllData" ma:web="15c65617-10ff-4991-9b8f-9e4be3e77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06726-f604-4941-8014-7f3ab2ff7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10faf6e-084d-41d6-a430-d0da57c6a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EA32D-7D38-49E1-B5AB-E16E6C7DB4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0D6C24-1E7C-4CF7-92D2-3BB7DD8FA549}">
  <ds:schemaRefs>
    <ds:schemaRef ds:uri="http://schemas.microsoft.com/office/2006/metadata/properties"/>
    <ds:schemaRef ds:uri="http://schemas.microsoft.com/office/infopath/2007/PartnerControls"/>
    <ds:schemaRef ds:uri="45906726-f604-4941-8014-7f3ab2ff7bcd"/>
    <ds:schemaRef ds:uri="15c65617-10ff-4991-9b8f-9e4be3e77517"/>
  </ds:schemaRefs>
</ds:datastoreItem>
</file>

<file path=customXml/itemProps3.xml><?xml version="1.0" encoding="utf-8"?>
<ds:datastoreItem xmlns:ds="http://schemas.openxmlformats.org/officeDocument/2006/customXml" ds:itemID="{A5F7A393-3910-4E7D-B5D1-C75EF2C447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c65617-10ff-4991-9b8f-9e4be3e77517"/>
    <ds:schemaRef ds:uri="45906726-f604-4941-8014-7f3ab2ff7b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17F250-4FC7-4619-8E9F-32BE4D530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%5bVergabe%5d%20-%20Leistungsbeschreibung</Template>
  <TotalTime>0</TotalTime>
  <Pages>4</Pages>
  <Words>741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Abraham, Eva</dc:creator>
  <cp:keywords/>
  <dc:description/>
  <cp:lastModifiedBy>Reekers, Vanessa</cp:lastModifiedBy>
  <cp:revision>78</cp:revision>
  <cp:lastPrinted>2020-08-25T21:00:00Z</cp:lastPrinted>
  <dcterms:created xsi:type="dcterms:W3CDTF">2026-04-16T20:52:00Z</dcterms:created>
  <dcterms:modified xsi:type="dcterms:W3CDTF">2026-05-11T10:04:00Z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0x010100FC97C3F58771824F9438DC2D21560ED0</vt:lpwstr>
  </property>
  <property fmtid="{D5CDD505-2E9C-101B-9397-08002B2CF9AE}" pid="3" name="MediaServiceImageTags">
    <vt:lpwstr/>
  </property>
  <property fmtid="{D5CDD505-2E9C-101B-9397-08002B2CF9AE}" pid="4" name="Order">
    <vt:r8>1249900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